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BE457" w14:textId="77777777" w:rsidR="00B71A19" w:rsidRPr="00620D70" w:rsidRDefault="00B71A19" w:rsidP="00620D70">
      <w:pPr>
        <w:tabs>
          <w:tab w:val="num" w:pos="360"/>
        </w:tabs>
        <w:spacing w:line="276" w:lineRule="auto"/>
        <w:jc w:val="both"/>
        <w:rPr>
          <w:rFonts w:ascii="Garamond" w:eastAsia="Calibri" w:hAnsi="Garamond"/>
          <w:bCs/>
          <w:sz w:val="22"/>
          <w:szCs w:val="22"/>
          <w:lang w:eastAsia="en-US"/>
        </w:rPr>
      </w:pPr>
      <w:bookmarkStart w:id="0" w:name="_Hlk59429758"/>
    </w:p>
    <w:p w14:paraId="6DDC0804" w14:textId="77777777" w:rsidR="00B71A19" w:rsidRPr="00620D70" w:rsidRDefault="00B71A19" w:rsidP="00620D70">
      <w:pPr>
        <w:tabs>
          <w:tab w:val="num" w:pos="360"/>
        </w:tabs>
        <w:spacing w:line="276" w:lineRule="auto"/>
        <w:jc w:val="both"/>
        <w:rPr>
          <w:rFonts w:ascii="Garamond" w:eastAsia="Calibri" w:hAnsi="Garamond"/>
          <w:bCs/>
          <w:sz w:val="22"/>
          <w:szCs w:val="22"/>
          <w:lang w:eastAsia="en-US"/>
        </w:rPr>
      </w:pPr>
    </w:p>
    <w:bookmarkEnd w:id="0"/>
    <w:p w14:paraId="35AB9E00" w14:textId="53477C31" w:rsidR="008D79F8" w:rsidRPr="00620D70" w:rsidRDefault="008D79F8" w:rsidP="00620D70">
      <w:pPr>
        <w:spacing w:line="276" w:lineRule="auto"/>
        <w:jc w:val="center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 xml:space="preserve">UMOWA </w:t>
      </w:r>
      <w:r w:rsidR="0054688B" w:rsidRPr="00620D70">
        <w:rPr>
          <w:rFonts w:ascii="Garamond" w:hAnsi="Garamond"/>
          <w:sz w:val="22"/>
          <w:szCs w:val="22"/>
        </w:rPr>
        <w:t>DZP-220/</w:t>
      </w:r>
      <w:r w:rsidR="00DF4E81" w:rsidRPr="00620D70">
        <w:rPr>
          <w:rFonts w:ascii="Garamond" w:hAnsi="Garamond"/>
          <w:sz w:val="22"/>
          <w:szCs w:val="22"/>
        </w:rPr>
        <w:t>79</w:t>
      </w:r>
      <w:r w:rsidR="0054688B" w:rsidRPr="00620D70">
        <w:rPr>
          <w:rFonts w:ascii="Garamond" w:hAnsi="Garamond"/>
          <w:sz w:val="22"/>
          <w:szCs w:val="22"/>
        </w:rPr>
        <w:t>/26/…</w:t>
      </w:r>
    </w:p>
    <w:p w14:paraId="13D9453D" w14:textId="78F9C1EB" w:rsidR="008D79F8" w:rsidRPr="00620D70" w:rsidRDefault="008D79F8" w:rsidP="00620D70">
      <w:pPr>
        <w:spacing w:line="276" w:lineRule="auto"/>
        <w:jc w:val="center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 xml:space="preserve">zawarta w dniu </w:t>
      </w:r>
      <w:r w:rsidR="00EA34B3" w:rsidRPr="00620D70">
        <w:rPr>
          <w:rFonts w:ascii="Garamond" w:hAnsi="Garamond"/>
          <w:sz w:val="22"/>
          <w:szCs w:val="22"/>
        </w:rPr>
        <w:t>…….</w:t>
      </w:r>
      <w:r w:rsidRPr="00620D70">
        <w:rPr>
          <w:rFonts w:ascii="Garamond" w:hAnsi="Garamond"/>
          <w:sz w:val="22"/>
          <w:szCs w:val="22"/>
        </w:rPr>
        <w:t>202</w:t>
      </w:r>
      <w:r w:rsidR="00CF505E" w:rsidRPr="00620D70">
        <w:rPr>
          <w:rFonts w:ascii="Garamond" w:hAnsi="Garamond"/>
          <w:sz w:val="22"/>
          <w:szCs w:val="22"/>
        </w:rPr>
        <w:t>6</w:t>
      </w:r>
      <w:r w:rsidRPr="00620D70">
        <w:rPr>
          <w:rFonts w:ascii="Garamond" w:hAnsi="Garamond"/>
          <w:sz w:val="22"/>
          <w:szCs w:val="22"/>
        </w:rPr>
        <w:t xml:space="preserve"> roku w Puławach</w:t>
      </w:r>
    </w:p>
    <w:p w14:paraId="1141E378" w14:textId="77777777" w:rsidR="008D79F8" w:rsidRPr="00620D70" w:rsidRDefault="008D79F8" w:rsidP="00620D70">
      <w:pPr>
        <w:tabs>
          <w:tab w:val="num" w:pos="360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bookmarkStart w:id="1" w:name="_GoBack"/>
      <w:bookmarkEnd w:id="1"/>
      <w:r w:rsidRPr="00620D70">
        <w:rPr>
          <w:rFonts w:ascii="Garamond" w:hAnsi="Garamond"/>
          <w:bCs/>
          <w:sz w:val="22"/>
          <w:szCs w:val="22"/>
        </w:rPr>
        <w:t>pomiędzy</w:t>
      </w:r>
      <w:r w:rsidRPr="00620D70">
        <w:rPr>
          <w:rFonts w:ascii="Garamond" w:hAnsi="Garamond"/>
          <w:sz w:val="22"/>
          <w:szCs w:val="22"/>
        </w:rPr>
        <w:t>:</w:t>
      </w:r>
    </w:p>
    <w:p w14:paraId="1C8925A6" w14:textId="77777777" w:rsidR="00EA34B3" w:rsidRPr="00620D70" w:rsidRDefault="00EA34B3" w:rsidP="00620D70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 xml:space="preserve">Państwowym Instytutem Weterynaryjnym – Państwowym Instytutem Badawczym </w:t>
      </w:r>
    </w:p>
    <w:p w14:paraId="54761231" w14:textId="77777777" w:rsidR="00EA34B3" w:rsidRPr="00620D70" w:rsidRDefault="00EA34B3" w:rsidP="00620D70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w Puławach, ul. Aleja Partyzantów 57, 24-100 Puławy, REGON 000080252, NIP 716-00-10-761, działającym w oparciu o wpis do Krajowego Rejestru Sądowego prowadzonego przez Sąd Rejonowy Lublin-Wschód w Lublinie z/s w Świdniku  pod numerem 0000118357, zwanym dalej w treści niniejszej umowy „Zamawiającym”, reprezentowanym przez:</w:t>
      </w:r>
    </w:p>
    <w:p w14:paraId="4F6BA7CD" w14:textId="77777777" w:rsidR="00EA34B3" w:rsidRPr="00620D70" w:rsidRDefault="00EA34B3" w:rsidP="00620D70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•</w:t>
      </w:r>
      <w:r w:rsidRPr="00620D70">
        <w:rPr>
          <w:rFonts w:ascii="Garamond" w:hAnsi="Garamond"/>
          <w:sz w:val="22"/>
          <w:szCs w:val="22"/>
        </w:rPr>
        <w:tab/>
        <w:t>prof. dr hab. Stanisław Winiarczyk - Dyrektor,</w:t>
      </w:r>
    </w:p>
    <w:p w14:paraId="69F15715" w14:textId="5C7A0055" w:rsidR="00B664E0" w:rsidRPr="00620D70" w:rsidRDefault="008D79F8" w:rsidP="00620D70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a</w:t>
      </w:r>
    </w:p>
    <w:p w14:paraId="53236F26" w14:textId="3DFC55BA" w:rsidR="0052684D" w:rsidRPr="00620D70" w:rsidRDefault="0054688B" w:rsidP="00620D70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………………</w:t>
      </w:r>
      <w:r w:rsidR="008D79F8" w:rsidRPr="00620D70">
        <w:rPr>
          <w:rFonts w:ascii="Garamond" w:hAnsi="Garamond"/>
          <w:sz w:val="22"/>
          <w:szCs w:val="22"/>
        </w:rPr>
        <w:t xml:space="preserve">, </w:t>
      </w:r>
      <w:r w:rsidR="0052684D" w:rsidRPr="00620D70">
        <w:rPr>
          <w:rFonts w:ascii="Garamond" w:hAnsi="Garamond"/>
          <w:sz w:val="22"/>
          <w:szCs w:val="22"/>
        </w:rPr>
        <w:t xml:space="preserve">zwaną dalej w tekście umowy „Wykonawcą”, </w:t>
      </w:r>
      <w:r w:rsidR="00313C02" w:rsidRPr="00620D70">
        <w:rPr>
          <w:rFonts w:ascii="Garamond" w:hAnsi="Garamond"/>
          <w:sz w:val="22"/>
          <w:szCs w:val="22"/>
        </w:rPr>
        <w:t>reprezentowanym przez</w:t>
      </w:r>
      <w:r w:rsidR="0052684D" w:rsidRPr="00620D70">
        <w:rPr>
          <w:rFonts w:ascii="Garamond" w:hAnsi="Garamond"/>
          <w:sz w:val="22"/>
          <w:szCs w:val="22"/>
        </w:rPr>
        <w:t>:</w:t>
      </w:r>
    </w:p>
    <w:p w14:paraId="3C71FF5D" w14:textId="6C3DCCAC" w:rsidR="008D79F8" w:rsidRPr="00620D70" w:rsidRDefault="0054688B" w:rsidP="00620D70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…………………………….</w:t>
      </w:r>
    </w:p>
    <w:p w14:paraId="7C5E6581" w14:textId="77777777" w:rsidR="008D79F8" w:rsidRPr="00620D70" w:rsidRDefault="008D79F8" w:rsidP="00620D70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092A17E2" w14:textId="51454B20" w:rsidR="00006621" w:rsidRPr="00620D70" w:rsidRDefault="00FC30FE" w:rsidP="00E72DEC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 xml:space="preserve">Strony oświadczają, że niniejsza umowa została zawarta z pominięciem przepisów ustawy Prawo zamówień publicznych (t.j. Dz.U. z 2024 r. poz. 1320, ze zm.) a przy zastosowaniu „Regulamin dla zamówień na dostawy, usługi i roboty budowlane o wartości poniżej kwoty określonej w art. 2 ust. 1 pkt 1 oraz zamówień określonych w art. 11 ust. 1 pkt 3 oraz ust. 5  pkt 1 ustawy prawo zamówień publicznych” </w:t>
      </w:r>
    </w:p>
    <w:p w14:paraId="57737755" w14:textId="122AA5DF" w:rsidR="008D79F8" w:rsidRPr="00620D70" w:rsidRDefault="008D79F8">
      <w:pPr>
        <w:spacing w:line="276" w:lineRule="auto"/>
        <w:jc w:val="center"/>
        <w:rPr>
          <w:rFonts w:ascii="Garamond" w:hAnsi="Garamond"/>
          <w:bCs/>
          <w:sz w:val="22"/>
          <w:szCs w:val="22"/>
        </w:rPr>
      </w:pPr>
      <w:r w:rsidRPr="00620D70">
        <w:rPr>
          <w:rFonts w:ascii="Garamond" w:hAnsi="Garamond"/>
          <w:b/>
          <w:sz w:val="22"/>
          <w:szCs w:val="22"/>
        </w:rPr>
        <w:t>§ 1</w:t>
      </w:r>
    </w:p>
    <w:p w14:paraId="2EBF95DB" w14:textId="6A5FE49D" w:rsidR="00DF4E81" w:rsidRPr="00620D70" w:rsidRDefault="00DF4E81" w:rsidP="00E72DEC">
      <w:pPr>
        <w:pStyle w:val="Akapitzlist"/>
        <w:numPr>
          <w:ilvl w:val="0"/>
          <w:numId w:val="40"/>
        </w:numPr>
        <w:spacing w:before="0" w:after="0" w:line="276" w:lineRule="auto"/>
        <w:rPr>
          <w:rFonts w:ascii="Garamond" w:hAnsi="Garamond"/>
          <w:sz w:val="22"/>
          <w:szCs w:val="22"/>
        </w:rPr>
      </w:pPr>
      <w:r w:rsidRPr="00E72DEC">
        <w:rPr>
          <w:rFonts w:ascii="Garamond" w:hAnsi="Garamond"/>
          <w:sz w:val="22"/>
          <w:szCs w:val="22"/>
        </w:rPr>
        <w:t xml:space="preserve">Zamawiający zleca a Wykonawca przyjmuje do realizacji dostawę i montaż </w:t>
      </w:r>
      <w:r w:rsidR="00DF1BDC" w:rsidRPr="00E72DEC">
        <w:rPr>
          <w:rFonts w:ascii="Garamond" w:hAnsi="Garamond"/>
          <w:sz w:val="22"/>
          <w:szCs w:val="22"/>
        </w:rPr>
        <w:t xml:space="preserve">wraz z usługą przygotowania powierzchni do klejenia </w:t>
      </w:r>
      <w:r w:rsidRPr="00E72DEC">
        <w:rPr>
          <w:rFonts w:ascii="Garamond" w:hAnsi="Garamond"/>
          <w:sz w:val="22"/>
          <w:szCs w:val="22"/>
        </w:rPr>
        <w:t>przeciwsłonecznej, zewnętrznej</w:t>
      </w:r>
      <w:r w:rsidR="00006621" w:rsidRPr="00E72DEC">
        <w:rPr>
          <w:rFonts w:ascii="Garamond" w:hAnsi="Garamond"/>
          <w:sz w:val="22"/>
          <w:szCs w:val="22"/>
        </w:rPr>
        <w:t xml:space="preserve"> folii okiennej na szklanym dachu</w:t>
      </w:r>
      <w:r w:rsidRPr="00E72DEC">
        <w:rPr>
          <w:rFonts w:ascii="Garamond" w:hAnsi="Garamond"/>
          <w:sz w:val="22"/>
          <w:szCs w:val="22"/>
        </w:rPr>
        <w:t>, (z materiałów Wykonawcy) wraz z</w:t>
      </w:r>
      <w:r w:rsidR="00DF1BDC" w:rsidRPr="00E72DEC">
        <w:rPr>
          <w:rFonts w:ascii="Garamond" w:hAnsi="Garamond"/>
          <w:sz w:val="22"/>
          <w:szCs w:val="22"/>
        </w:rPr>
        <w:t xml:space="preserve"> zabezpieczeniem każdego okna dodatkowo z 4 </w:t>
      </w:r>
      <w:r w:rsidR="00006621" w:rsidRPr="00E72DEC">
        <w:rPr>
          <w:rFonts w:ascii="Garamond" w:hAnsi="Garamond"/>
          <w:sz w:val="22"/>
          <w:szCs w:val="22"/>
        </w:rPr>
        <w:t>stron uszczelniaczem dekarskim.</w:t>
      </w:r>
      <w:r w:rsidR="00DF1BDC" w:rsidRPr="00E72DEC">
        <w:rPr>
          <w:rFonts w:ascii="Garamond" w:hAnsi="Garamond"/>
          <w:sz w:val="22"/>
          <w:szCs w:val="22"/>
        </w:rPr>
        <w:t xml:space="preserve"> Łączna powierzchnia do klejenia folii na dachu wynosi: 63 szt. x 1,7m x 0,9m wynosi: 96,39m</w:t>
      </w:r>
      <w:r w:rsidR="00DF1BDC" w:rsidRPr="00E72DEC">
        <w:rPr>
          <w:rFonts w:ascii="Garamond" w:hAnsi="Garamond"/>
          <w:sz w:val="22"/>
          <w:szCs w:val="22"/>
          <w:vertAlign w:val="superscript"/>
        </w:rPr>
        <w:t>2</w:t>
      </w:r>
      <w:r w:rsidR="00DF1BDC" w:rsidRPr="00E72DEC">
        <w:rPr>
          <w:rFonts w:ascii="Garamond" w:hAnsi="Garamond"/>
          <w:sz w:val="22"/>
          <w:szCs w:val="22"/>
        </w:rPr>
        <w:t>.</w:t>
      </w:r>
    </w:p>
    <w:p w14:paraId="06E4B8EC" w14:textId="7BD23AA4" w:rsidR="00DF4E81" w:rsidRPr="00E72DEC" w:rsidRDefault="00DF4E81" w:rsidP="00E72DEC">
      <w:pPr>
        <w:pStyle w:val="Akapitzlist"/>
        <w:numPr>
          <w:ilvl w:val="0"/>
          <w:numId w:val="40"/>
        </w:numPr>
        <w:spacing w:before="0" w:after="0" w:line="276" w:lineRule="auto"/>
        <w:rPr>
          <w:rFonts w:ascii="Garamond" w:hAnsi="Garamond"/>
          <w:sz w:val="22"/>
          <w:szCs w:val="22"/>
        </w:rPr>
      </w:pPr>
      <w:r w:rsidRPr="00E72DEC">
        <w:rPr>
          <w:rFonts w:ascii="Garamond" w:hAnsi="Garamond"/>
          <w:sz w:val="22"/>
          <w:szCs w:val="22"/>
        </w:rPr>
        <w:t>Wykonawca gwarantuje, iż folia okienna spełnia następujące parametry:</w:t>
      </w:r>
    </w:p>
    <w:p w14:paraId="05ACF70F" w14:textId="77777777" w:rsidR="00DF1BDC" w:rsidRPr="00620D70" w:rsidRDefault="00DF1BDC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Całkowita redukcja promieni słonecznych 87% </w:t>
      </w:r>
    </w:p>
    <w:p w14:paraId="578E9BDE" w14:textId="77777777" w:rsidR="00DF1BDC" w:rsidRPr="00620D70" w:rsidRDefault="00DF1BDC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Przepuszczalność światła widzialnego 17% </w:t>
      </w:r>
    </w:p>
    <w:p w14:paraId="14FE6DF1" w14:textId="77777777" w:rsidR="00DF1BDC" w:rsidRPr="00620D70" w:rsidRDefault="00DF1BDC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Absorpcja promieni słonecznych 25% </w:t>
      </w:r>
    </w:p>
    <w:p w14:paraId="7FCC654D" w14:textId="77777777" w:rsidR="00DF1BDC" w:rsidRPr="00620D70" w:rsidRDefault="00DF1BDC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Redukcja promieni UV 99% </w:t>
      </w:r>
    </w:p>
    <w:p w14:paraId="5F57485C" w14:textId="77777777" w:rsidR="00DF1BDC" w:rsidRPr="00620D70" w:rsidRDefault="00DF1BDC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Współczynnik przenikalności energii ,,g” 0,13 </w:t>
      </w:r>
    </w:p>
    <w:p w14:paraId="2477C440" w14:textId="77777777" w:rsidR="00DA0B2B" w:rsidRPr="00620D70" w:rsidRDefault="00DF1BDC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Współczynnik zacienienia ,,b” 0,16 </w:t>
      </w:r>
    </w:p>
    <w:p w14:paraId="327FE856" w14:textId="7EBFEF6D" w:rsidR="00DF1BDC" w:rsidRPr="00620D70" w:rsidRDefault="00DA0B2B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</w:t>
      </w:r>
      <w:r w:rsidR="00DF1BDC" w:rsidRPr="00620D70">
        <w:rPr>
          <w:rFonts w:ascii="Garamond" w:eastAsia="SimSun" w:hAnsi="Garamond"/>
          <w:sz w:val="22"/>
          <w:szCs w:val="22"/>
          <w:lang w:eastAsia="zh-CN"/>
        </w:rPr>
        <w:t xml:space="preserve">Klasa admisji dla szyb zespolonych A </w:t>
      </w:r>
    </w:p>
    <w:p w14:paraId="7000E8D5" w14:textId="217EC3DD" w:rsidR="00DF1BDC" w:rsidRPr="00620D70" w:rsidRDefault="00DF1BDC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Kolor folii srebrny </w:t>
      </w:r>
    </w:p>
    <w:p w14:paraId="326A11E0" w14:textId="7522ADED" w:rsidR="00DF1BDC" w:rsidRPr="00620D70" w:rsidRDefault="00DF1BDC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Grubość folii 75 μm </w:t>
      </w:r>
    </w:p>
    <w:p w14:paraId="15D68235" w14:textId="22EC9709" w:rsidR="00DF1BDC" w:rsidRPr="00620D70" w:rsidRDefault="00DF1BDC">
      <w:pPr>
        <w:spacing w:line="276" w:lineRule="auto"/>
        <w:ind w:left="360"/>
        <w:contextualSpacing/>
        <w:jc w:val="both"/>
        <w:rPr>
          <w:rFonts w:ascii="Garamond" w:eastAsia="SimSun" w:hAnsi="Garamond"/>
          <w:sz w:val="22"/>
          <w:szCs w:val="22"/>
          <w:lang w:eastAsia="zh-CN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>- Szerokość folii 0,91 m; 1,22 m; 1,524 m; 1,83 m</w:t>
      </w:r>
    </w:p>
    <w:p w14:paraId="1F4C33F2" w14:textId="007A14FF" w:rsidR="00DF4E81" w:rsidRPr="00620D70" w:rsidRDefault="00006621">
      <w:pPr>
        <w:spacing w:line="276" w:lineRule="auto"/>
        <w:ind w:left="360"/>
        <w:contextualSpacing/>
        <w:jc w:val="both"/>
        <w:rPr>
          <w:rFonts w:ascii="Garamond" w:eastAsia="Aptos" w:hAnsi="Garamond"/>
          <w:kern w:val="2"/>
          <w:sz w:val="22"/>
          <w:szCs w:val="22"/>
          <w:lang w:eastAsia="en-US"/>
          <w14:ligatures w14:val="standardContextual"/>
        </w:rPr>
      </w:pPr>
      <w:r w:rsidRPr="00620D70">
        <w:rPr>
          <w:rFonts w:ascii="Garamond" w:eastAsia="SimSun" w:hAnsi="Garamond"/>
          <w:sz w:val="22"/>
          <w:szCs w:val="22"/>
          <w:lang w:eastAsia="zh-CN"/>
        </w:rPr>
        <w:t xml:space="preserve">- </w:t>
      </w:r>
      <w:r w:rsidR="00DF4E81" w:rsidRPr="00620D70">
        <w:rPr>
          <w:rFonts w:ascii="Garamond" w:eastAsia="SimSun" w:hAnsi="Garamond"/>
          <w:sz w:val="22"/>
          <w:szCs w:val="22"/>
          <w:lang w:eastAsia="zh-CN"/>
        </w:rPr>
        <w:t>Atest dopuszczający folię do obrotu na terenie Polski</w:t>
      </w:r>
    </w:p>
    <w:p w14:paraId="36793E95" w14:textId="3D374A68" w:rsidR="00DF4E81" w:rsidRPr="00E72DEC" w:rsidRDefault="00DF4E81" w:rsidP="00E72DEC">
      <w:pPr>
        <w:pStyle w:val="Akapitzlist"/>
        <w:numPr>
          <w:ilvl w:val="0"/>
          <w:numId w:val="40"/>
        </w:numPr>
        <w:spacing w:before="0" w:after="0" w:line="276" w:lineRule="auto"/>
        <w:rPr>
          <w:rFonts w:ascii="Garamond" w:eastAsia="Aptos" w:hAnsi="Garamond"/>
          <w:kern w:val="2"/>
          <w:sz w:val="22"/>
          <w:szCs w:val="22"/>
          <w:lang w:eastAsia="en-US"/>
          <w14:ligatures w14:val="standardContextual"/>
        </w:rPr>
      </w:pPr>
      <w:r w:rsidRPr="00E72DEC">
        <w:rPr>
          <w:rFonts w:ascii="Garamond" w:eastAsia="Aptos" w:hAnsi="Garamond"/>
          <w:kern w:val="2"/>
          <w:sz w:val="22"/>
          <w:szCs w:val="22"/>
          <w:lang w:eastAsia="en-US"/>
          <w14:ligatures w14:val="standardContextual"/>
        </w:rPr>
        <w:t>Przedmiot umowy Wykonawca zobowiązany jest wykonać w siedzibie Zamawiającego przy</w:t>
      </w:r>
      <w:r w:rsidR="00FC30FE" w:rsidRPr="00620D70">
        <w:rPr>
          <w:rFonts w:ascii="Garamond" w:eastAsia="Aptos" w:hAnsi="Garamond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E72DEC">
        <w:rPr>
          <w:rFonts w:ascii="Garamond" w:eastAsia="Aptos" w:hAnsi="Garamond"/>
          <w:kern w:val="2"/>
          <w:sz w:val="22"/>
          <w:szCs w:val="22"/>
          <w:lang w:eastAsia="en-US"/>
          <w14:ligatures w14:val="standardContextual"/>
        </w:rPr>
        <w:t xml:space="preserve">Al. </w:t>
      </w:r>
      <w:r w:rsidR="00DF1BDC" w:rsidRPr="00E72DEC">
        <w:rPr>
          <w:rFonts w:ascii="Garamond" w:eastAsia="Aptos" w:hAnsi="Garamond"/>
          <w:kern w:val="2"/>
          <w:sz w:val="22"/>
          <w:szCs w:val="22"/>
          <w:lang w:eastAsia="en-US"/>
          <w14:ligatures w14:val="standardContextual"/>
        </w:rPr>
        <w:t>P</w:t>
      </w:r>
      <w:r w:rsidRPr="00E72DEC">
        <w:rPr>
          <w:rFonts w:ascii="Garamond" w:eastAsia="Aptos" w:hAnsi="Garamond"/>
          <w:kern w:val="2"/>
          <w:sz w:val="22"/>
          <w:szCs w:val="22"/>
          <w:lang w:eastAsia="en-US"/>
          <w14:ligatures w14:val="standardContextual"/>
        </w:rPr>
        <w:t>artyzantów 57, 24-100 Puławy.</w:t>
      </w:r>
    </w:p>
    <w:p w14:paraId="23C78923" w14:textId="77777777" w:rsidR="00006621" w:rsidRPr="00620D70" w:rsidRDefault="00006621">
      <w:pPr>
        <w:pStyle w:val="Akapitzlist"/>
        <w:spacing w:before="0" w:after="0" w:line="276" w:lineRule="auto"/>
        <w:ind w:left="0"/>
        <w:jc w:val="center"/>
        <w:rPr>
          <w:rFonts w:ascii="Garamond" w:hAnsi="Garamond"/>
          <w:b/>
          <w:sz w:val="22"/>
          <w:szCs w:val="22"/>
        </w:rPr>
      </w:pPr>
    </w:p>
    <w:p w14:paraId="260C56E6" w14:textId="7BF5E7B8" w:rsidR="00731EFE" w:rsidRPr="00620D70" w:rsidRDefault="00731EFE">
      <w:pPr>
        <w:pStyle w:val="Akapitzlist"/>
        <w:spacing w:before="0" w:after="0" w:line="276" w:lineRule="auto"/>
        <w:ind w:left="0"/>
        <w:jc w:val="center"/>
        <w:rPr>
          <w:rFonts w:ascii="Garamond" w:hAnsi="Garamond"/>
          <w:b/>
          <w:sz w:val="22"/>
          <w:szCs w:val="22"/>
        </w:rPr>
      </w:pPr>
      <w:r w:rsidRPr="00620D70">
        <w:rPr>
          <w:rFonts w:ascii="Garamond" w:hAnsi="Garamond"/>
          <w:b/>
          <w:sz w:val="22"/>
          <w:szCs w:val="22"/>
        </w:rPr>
        <w:t>§ 2</w:t>
      </w:r>
    </w:p>
    <w:p w14:paraId="6D21DF88" w14:textId="42DECAE0" w:rsidR="00FC30FE" w:rsidRPr="00620D70" w:rsidRDefault="00FC30FE" w:rsidP="00E72DEC">
      <w:pPr>
        <w:pStyle w:val="Akapitzlist"/>
        <w:numPr>
          <w:ilvl w:val="0"/>
          <w:numId w:val="41"/>
        </w:numPr>
        <w:spacing w:before="0" w:after="0" w:line="276" w:lineRule="auto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Przedmiot umowy zostanie wykonany w terminie do…..</w:t>
      </w:r>
    </w:p>
    <w:p w14:paraId="538B0660" w14:textId="0C9CE9D8" w:rsidR="00DF4E81" w:rsidRPr="00620D70" w:rsidRDefault="00FC30FE" w:rsidP="00E72DEC">
      <w:pPr>
        <w:pStyle w:val="Akapitzlist"/>
        <w:numPr>
          <w:ilvl w:val="0"/>
          <w:numId w:val="41"/>
        </w:numPr>
        <w:spacing w:before="0" w:after="0" w:line="276" w:lineRule="auto"/>
        <w:rPr>
          <w:rFonts w:ascii="Garamond" w:hAnsi="Garamond"/>
          <w:sz w:val="22"/>
          <w:szCs w:val="22"/>
          <w:lang w:val="x-none"/>
        </w:rPr>
      </w:pPr>
      <w:r w:rsidRPr="001618C6">
        <w:rPr>
          <w:rFonts w:ascii="Garamond" w:hAnsi="Garamond"/>
          <w:sz w:val="22"/>
          <w:szCs w:val="22"/>
        </w:rPr>
        <w:t xml:space="preserve"> </w:t>
      </w:r>
      <w:r w:rsidR="00DF4E81" w:rsidRPr="00E72DEC">
        <w:rPr>
          <w:rFonts w:ascii="Garamond" w:hAnsi="Garamond"/>
          <w:sz w:val="22"/>
          <w:szCs w:val="22"/>
          <w:lang w:val="x-none"/>
        </w:rPr>
        <w:t xml:space="preserve">Przed przystąpieniem do wykonania </w:t>
      </w:r>
      <w:r w:rsidR="00DA0B2B" w:rsidRPr="00E72DEC">
        <w:rPr>
          <w:rFonts w:ascii="Garamond" w:hAnsi="Garamond"/>
          <w:sz w:val="22"/>
          <w:szCs w:val="22"/>
        </w:rPr>
        <w:t>usługi</w:t>
      </w:r>
      <w:r w:rsidR="00DF4E81" w:rsidRPr="00E72DEC">
        <w:rPr>
          <w:rFonts w:ascii="Garamond" w:hAnsi="Garamond"/>
          <w:sz w:val="22"/>
          <w:szCs w:val="22"/>
          <w:lang w:val="x-none"/>
        </w:rPr>
        <w:t xml:space="preserve"> Wykonawca jest</w:t>
      </w:r>
      <w:r w:rsidR="00DA0B2B" w:rsidRPr="00E72DEC">
        <w:rPr>
          <w:rFonts w:ascii="Garamond" w:hAnsi="Garamond"/>
          <w:sz w:val="22"/>
          <w:szCs w:val="22"/>
        </w:rPr>
        <w:t xml:space="preserve"> </w:t>
      </w:r>
      <w:r w:rsidR="00DF4E81" w:rsidRPr="00E72DEC">
        <w:rPr>
          <w:rFonts w:ascii="Garamond" w:hAnsi="Garamond"/>
          <w:sz w:val="22"/>
          <w:szCs w:val="22"/>
          <w:lang w:val="x-none"/>
        </w:rPr>
        <w:t xml:space="preserve">zobowiązany do dokonania dokładnego pomiaru okien w </w:t>
      </w:r>
      <w:r w:rsidR="00006621" w:rsidRPr="00E72DEC">
        <w:rPr>
          <w:rFonts w:ascii="Garamond" w:hAnsi="Garamond"/>
          <w:sz w:val="22"/>
          <w:szCs w:val="22"/>
        </w:rPr>
        <w:t>miejscu</w:t>
      </w:r>
      <w:r w:rsidR="00006621" w:rsidRPr="00E72DEC">
        <w:rPr>
          <w:rFonts w:ascii="Garamond" w:hAnsi="Garamond"/>
          <w:sz w:val="22"/>
          <w:szCs w:val="22"/>
          <w:lang w:val="x-none"/>
        </w:rPr>
        <w:t xml:space="preserve"> wskazanym</w:t>
      </w:r>
      <w:r w:rsidR="00DF4E81" w:rsidRPr="00E72DEC">
        <w:rPr>
          <w:rFonts w:ascii="Garamond" w:hAnsi="Garamond"/>
          <w:sz w:val="22"/>
          <w:szCs w:val="22"/>
          <w:lang w:val="x-none"/>
        </w:rPr>
        <w:t xml:space="preserve"> przez</w:t>
      </w:r>
      <w:r w:rsidR="00DA0B2B" w:rsidRPr="00E72DEC">
        <w:rPr>
          <w:rFonts w:ascii="Garamond" w:hAnsi="Garamond"/>
          <w:sz w:val="22"/>
          <w:szCs w:val="22"/>
        </w:rPr>
        <w:t xml:space="preserve"> </w:t>
      </w:r>
      <w:r w:rsidR="00DF4E81" w:rsidRPr="00E72DEC">
        <w:rPr>
          <w:rFonts w:ascii="Garamond" w:hAnsi="Garamond"/>
          <w:sz w:val="22"/>
          <w:szCs w:val="22"/>
          <w:lang w:val="x-none"/>
        </w:rPr>
        <w:t>Zamawiającego.</w:t>
      </w:r>
    </w:p>
    <w:p w14:paraId="5FC1E2E0" w14:textId="394AD950" w:rsidR="00FC30FE" w:rsidRPr="00E72DEC" w:rsidRDefault="00FC30FE" w:rsidP="00E72DEC">
      <w:pPr>
        <w:pStyle w:val="Akapitzlist"/>
        <w:numPr>
          <w:ilvl w:val="0"/>
          <w:numId w:val="41"/>
        </w:numPr>
        <w:spacing w:before="0" w:after="0" w:line="276" w:lineRule="auto"/>
        <w:rPr>
          <w:rFonts w:ascii="Garamond" w:hAnsi="Garamond"/>
          <w:sz w:val="22"/>
          <w:szCs w:val="22"/>
          <w:lang w:val="x-none"/>
        </w:rPr>
      </w:pPr>
      <w:r w:rsidRPr="00620D70">
        <w:rPr>
          <w:rFonts w:ascii="Garamond" w:hAnsi="Garamond"/>
          <w:sz w:val="22"/>
          <w:szCs w:val="22"/>
          <w:lang w:val="x-none"/>
        </w:rPr>
        <w:t>Jeżeli przedmiot umowy został zamontowany w sposób wadliwy Zamawiający może żądać od</w:t>
      </w:r>
      <w:r w:rsidRPr="00620D70">
        <w:rPr>
          <w:rFonts w:ascii="Garamond" w:hAnsi="Garamond"/>
          <w:sz w:val="22"/>
          <w:szCs w:val="22"/>
        </w:rPr>
        <w:t xml:space="preserve"> </w:t>
      </w:r>
      <w:r w:rsidRPr="00620D70">
        <w:rPr>
          <w:rFonts w:ascii="Garamond" w:hAnsi="Garamond"/>
          <w:sz w:val="22"/>
          <w:szCs w:val="22"/>
          <w:lang w:val="x-none"/>
        </w:rPr>
        <w:t>Wykonawcy demontażu i ponownego zamontowania przedmiotu umowy wyznaczając</w:t>
      </w:r>
      <w:r w:rsidRPr="00620D70">
        <w:rPr>
          <w:rFonts w:ascii="Garamond" w:hAnsi="Garamond"/>
          <w:sz w:val="22"/>
          <w:szCs w:val="22"/>
        </w:rPr>
        <w:t xml:space="preserve"> </w:t>
      </w:r>
      <w:r w:rsidRPr="00620D70">
        <w:rPr>
          <w:rFonts w:ascii="Garamond" w:hAnsi="Garamond"/>
          <w:sz w:val="22"/>
          <w:szCs w:val="22"/>
          <w:lang w:val="x-none"/>
        </w:rPr>
        <w:t>Wykonawcy odpowiedni termin na usunięcie stwierdzonej wady. Jeżeli charakter stwierdzonej</w:t>
      </w:r>
      <w:r w:rsidRPr="00620D70">
        <w:rPr>
          <w:rFonts w:ascii="Garamond" w:hAnsi="Garamond"/>
          <w:sz w:val="22"/>
          <w:szCs w:val="22"/>
        </w:rPr>
        <w:t xml:space="preserve"> </w:t>
      </w:r>
      <w:r w:rsidRPr="00620D70">
        <w:rPr>
          <w:rFonts w:ascii="Garamond" w:hAnsi="Garamond"/>
          <w:sz w:val="22"/>
          <w:szCs w:val="22"/>
          <w:lang w:val="x-none"/>
        </w:rPr>
        <w:t>wady uniemożliwi ponowne zamontowanie zdemontowanego przedmiotu umowy</w:t>
      </w:r>
      <w:r w:rsidR="007416BE" w:rsidRPr="00620D70">
        <w:rPr>
          <w:rFonts w:ascii="Garamond" w:hAnsi="Garamond"/>
          <w:sz w:val="22"/>
          <w:szCs w:val="22"/>
        </w:rPr>
        <w:t xml:space="preserve"> (folii) </w:t>
      </w:r>
      <w:r w:rsidRPr="00620D70">
        <w:rPr>
          <w:rFonts w:ascii="Garamond" w:hAnsi="Garamond"/>
          <w:sz w:val="22"/>
          <w:szCs w:val="22"/>
          <w:lang w:val="x-none"/>
        </w:rPr>
        <w:t xml:space="preserve"> Wykonawca</w:t>
      </w:r>
      <w:r w:rsidRPr="00620D70">
        <w:rPr>
          <w:rFonts w:ascii="Garamond" w:hAnsi="Garamond"/>
          <w:sz w:val="22"/>
          <w:szCs w:val="22"/>
        </w:rPr>
        <w:t xml:space="preserve"> </w:t>
      </w:r>
      <w:r w:rsidRPr="00620D70">
        <w:rPr>
          <w:rFonts w:ascii="Garamond" w:hAnsi="Garamond"/>
          <w:sz w:val="22"/>
          <w:szCs w:val="22"/>
          <w:lang w:val="x-none"/>
        </w:rPr>
        <w:t>jest zobowiązany na swój koszt dostarczyć i zamontować nowy przedmiot umowy wolny od</w:t>
      </w:r>
      <w:r w:rsidRPr="00620D70">
        <w:rPr>
          <w:rFonts w:ascii="Garamond" w:hAnsi="Garamond"/>
          <w:sz w:val="22"/>
          <w:szCs w:val="22"/>
        </w:rPr>
        <w:t xml:space="preserve"> </w:t>
      </w:r>
      <w:r w:rsidRPr="00620D70">
        <w:rPr>
          <w:rFonts w:ascii="Garamond" w:hAnsi="Garamond"/>
          <w:sz w:val="22"/>
          <w:szCs w:val="22"/>
          <w:lang w:val="x-none"/>
        </w:rPr>
        <w:t>wad na swój koszt i ryzyko.</w:t>
      </w:r>
      <w:r w:rsidR="007416BE" w:rsidRPr="00620D70">
        <w:rPr>
          <w:rFonts w:ascii="Garamond" w:hAnsi="Garamond"/>
          <w:sz w:val="22"/>
          <w:szCs w:val="22"/>
        </w:rPr>
        <w:t xml:space="preserve"> </w:t>
      </w:r>
      <w:r w:rsidR="007416BE" w:rsidRPr="00620D70">
        <w:rPr>
          <w:rFonts w:ascii="Garamond" w:hAnsi="Garamond"/>
          <w:sz w:val="22"/>
          <w:szCs w:val="22"/>
        </w:rPr>
        <w:lastRenderedPageBreak/>
        <w:t>Wykonawca odpowiada za wszelkie uszkodzenia okien zaistniałe w związku z wykonaniem przedmiotu umowy.</w:t>
      </w:r>
    </w:p>
    <w:p w14:paraId="6413E5D9" w14:textId="0E3CE1F6" w:rsidR="007416BE" w:rsidRPr="00620D70" w:rsidRDefault="007416BE" w:rsidP="00E72DEC">
      <w:pPr>
        <w:pStyle w:val="Akapitzlist"/>
        <w:numPr>
          <w:ilvl w:val="0"/>
          <w:numId w:val="41"/>
        </w:numPr>
        <w:spacing w:before="0" w:after="0" w:line="276" w:lineRule="auto"/>
        <w:rPr>
          <w:rFonts w:ascii="Garamond" w:hAnsi="Garamond"/>
          <w:sz w:val="22"/>
          <w:szCs w:val="22"/>
          <w:lang w:val="x-none"/>
        </w:rPr>
      </w:pPr>
      <w:r w:rsidRPr="00620D70">
        <w:rPr>
          <w:rFonts w:ascii="Garamond" w:hAnsi="Garamond"/>
          <w:sz w:val="22"/>
          <w:szCs w:val="22"/>
          <w:lang w:val="x-none"/>
        </w:rPr>
        <w:t>W przypadku odmowy przez Wykonawcę usunięcia wady w wypadku wskazanym w ust.</w:t>
      </w:r>
      <w:r w:rsidRPr="00620D70">
        <w:rPr>
          <w:rFonts w:ascii="Garamond" w:hAnsi="Garamond"/>
          <w:sz w:val="22"/>
          <w:szCs w:val="22"/>
        </w:rPr>
        <w:t xml:space="preserve">3 </w:t>
      </w:r>
      <w:r w:rsidRPr="00620D70">
        <w:rPr>
          <w:rFonts w:ascii="Garamond" w:hAnsi="Garamond"/>
          <w:sz w:val="22"/>
          <w:szCs w:val="22"/>
          <w:lang w:val="x-none"/>
        </w:rPr>
        <w:t>Zamawiający jest upoważniony do zakupu i wymiany przedmiotu umowy na koszt i</w:t>
      </w:r>
      <w:r w:rsidRPr="00620D70">
        <w:rPr>
          <w:rFonts w:ascii="Garamond" w:hAnsi="Garamond"/>
          <w:sz w:val="22"/>
          <w:szCs w:val="22"/>
        </w:rPr>
        <w:t xml:space="preserve"> </w:t>
      </w:r>
      <w:r w:rsidRPr="00620D70">
        <w:rPr>
          <w:rFonts w:ascii="Garamond" w:hAnsi="Garamond"/>
          <w:sz w:val="22"/>
          <w:szCs w:val="22"/>
          <w:lang w:val="x-none"/>
        </w:rPr>
        <w:t>niebezpieczeństwo Wykonawcy. Wszelkie koszty demontażu, naprawy i ponownego montażu</w:t>
      </w:r>
      <w:r w:rsidRPr="00620D70">
        <w:rPr>
          <w:rFonts w:ascii="Garamond" w:hAnsi="Garamond"/>
          <w:sz w:val="22"/>
          <w:szCs w:val="22"/>
        </w:rPr>
        <w:t xml:space="preserve"> </w:t>
      </w:r>
      <w:r w:rsidRPr="00620D70">
        <w:rPr>
          <w:rFonts w:ascii="Garamond" w:hAnsi="Garamond"/>
          <w:sz w:val="22"/>
          <w:szCs w:val="22"/>
          <w:lang w:val="x-none"/>
        </w:rPr>
        <w:t>obciążają Wykonawcę.</w:t>
      </w:r>
    </w:p>
    <w:p w14:paraId="57F004B3" w14:textId="49A002A9" w:rsidR="00780EF6" w:rsidRPr="00620D70" w:rsidRDefault="00780EF6">
      <w:pPr>
        <w:spacing w:line="276" w:lineRule="auto"/>
        <w:jc w:val="center"/>
        <w:rPr>
          <w:rFonts w:ascii="Garamond" w:hAnsi="Garamond"/>
          <w:b/>
          <w:sz w:val="22"/>
          <w:szCs w:val="22"/>
        </w:rPr>
      </w:pPr>
      <w:r w:rsidRPr="00620D70">
        <w:rPr>
          <w:rFonts w:ascii="Garamond" w:hAnsi="Garamond"/>
          <w:b/>
          <w:sz w:val="22"/>
          <w:szCs w:val="22"/>
        </w:rPr>
        <w:t>§3</w:t>
      </w:r>
    </w:p>
    <w:p w14:paraId="068ABC40" w14:textId="13C9D711" w:rsidR="00DF4E81" w:rsidRPr="00620D70" w:rsidRDefault="00DF4E81" w:rsidP="00E72DEC">
      <w:pPr>
        <w:pStyle w:val="Akapitzlist"/>
        <w:numPr>
          <w:ilvl w:val="0"/>
          <w:numId w:val="42"/>
        </w:numPr>
        <w:spacing w:before="0" w:after="0" w:line="276" w:lineRule="auto"/>
        <w:rPr>
          <w:rFonts w:ascii="Garamond" w:hAnsi="Garamond"/>
          <w:sz w:val="22"/>
          <w:szCs w:val="22"/>
          <w:lang w:bidi="pl-PL"/>
        </w:rPr>
      </w:pPr>
      <w:r w:rsidRPr="00E72DEC">
        <w:rPr>
          <w:rFonts w:ascii="Garamond" w:hAnsi="Garamond"/>
          <w:sz w:val="22"/>
          <w:szCs w:val="22"/>
          <w:lang w:bidi="pl-PL"/>
        </w:rPr>
        <w:t xml:space="preserve">Wykonawca udziela gwarancji na dostarczony przedmiot umowy na okres </w:t>
      </w:r>
      <w:r w:rsidR="00DA0B2B" w:rsidRPr="00E72DEC">
        <w:rPr>
          <w:rFonts w:ascii="Garamond" w:hAnsi="Garamond"/>
          <w:sz w:val="22"/>
          <w:szCs w:val="22"/>
          <w:lang w:bidi="pl-PL"/>
        </w:rPr>
        <w:t>7</w:t>
      </w:r>
      <w:r w:rsidRPr="00E72DEC">
        <w:rPr>
          <w:rFonts w:ascii="Garamond" w:hAnsi="Garamond"/>
          <w:sz w:val="22"/>
          <w:szCs w:val="22"/>
          <w:lang w:bidi="pl-PL"/>
        </w:rPr>
        <w:t xml:space="preserve"> lat licząc od</w:t>
      </w:r>
      <w:r w:rsidR="00006621" w:rsidRPr="00E72DEC">
        <w:rPr>
          <w:rFonts w:ascii="Garamond" w:hAnsi="Garamond"/>
          <w:sz w:val="22"/>
          <w:szCs w:val="22"/>
          <w:lang w:bidi="pl-PL"/>
        </w:rPr>
        <w:t xml:space="preserve"> </w:t>
      </w:r>
      <w:r w:rsidRPr="00E72DEC">
        <w:rPr>
          <w:rFonts w:ascii="Garamond" w:hAnsi="Garamond"/>
          <w:sz w:val="22"/>
          <w:szCs w:val="22"/>
          <w:lang w:bidi="pl-PL"/>
        </w:rPr>
        <w:t>daty dostarczenia i zamontowania przedmiotu umowy. Szczegółowe warunki gwarancji</w:t>
      </w:r>
      <w:r w:rsidR="00006621" w:rsidRPr="00E72DEC">
        <w:rPr>
          <w:rFonts w:ascii="Garamond" w:hAnsi="Garamond"/>
          <w:sz w:val="22"/>
          <w:szCs w:val="22"/>
          <w:lang w:bidi="pl-PL"/>
        </w:rPr>
        <w:t xml:space="preserve"> </w:t>
      </w:r>
      <w:r w:rsidRPr="00E72DEC">
        <w:rPr>
          <w:rFonts w:ascii="Garamond" w:hAnsi="Garamond"/>
          <w:sz w:val="22"/>
          <w:szCs w:val="22"/>
          <w:lang w:bidi="pl-PL"/>
        </w:rPr>
        <w:t>zostaną określone w dokumencie gwarancyjnym</w:t>
      </w:r>
      <w:r w:rsidR="007416BE" w:rsidRPr="00E72DEC">
        <w:rPr>
          <w:rFonts w:ascii="Garamond" w:hAnsi="Garamond"/>
          <w:sz w:val="22"/>
          <w:szCs w:val="22"/>
          <w:lang w:bidi="pl-PL"/>
        </w:rPr>
        <w:t xml:space="preserve"> wydanym pod zakończeniu wykonania przedmiotu umowy i stanowiącym załącznik do protokołu odbioru końcowego</w:t>
      </w:r>
      <w:r w:rsidRPr="00E72DEC">
        <w:rPr>
          <w:rFonts w:ascii="Garamond" w:hAnsi="Garamond"/>
          <w:sz w:val="22"/>
          <w:szCs w:val="22"/>
          <w:lang w:bidi="pl-PL"/>
        </w:rPr>
        <w:t>.</w:t>
      </w:r>
    </w:p>
    <w:p w14:paraId="5A66DC30" w14:textId="414C6F8F" w:rsidR="00DF4E81" w:rsidRPr="00620D70" w:rsidRDefault="00DF4E81" w:rsidP="00E72DEC">
      <w:pPr>
        <w:pStyle w:val="Akapitzlist"/>
        <w:numPr>
          <w:ilvl w:val="0"/>
          <w:numId w:val="42"/>
        </w:numPr>
        <w:spacing w:before="0" w:after="0" w:line="276" w:lineRule="auto"/>
        <w:rPr>
          <w:rFonts w:ascii="Garamond" w:hAnsi="Garamond"/>
          <w:sz w:val="22"/>
          <w:szCs w:val="22"/>
          <w:lang w:bidi="pl-PL"/>
        </w:rPr>
      </w:pPr>
      <w:r w:rsidRPr="00E72DEC">
        <w:rPr>
          <w:rFonts w:ascii="Garamond" w:hAnsi="Garamond"/>
          <w:sz w:val="22"/>
          <w:szCs w:val="22"/>
          <w:lang w:bidi="pl-PL"/>
        </w:rPr>
        <w:t>W okresie gwarancji Wykonawca ma obowiązek na pisemne zgłoszenie Zamawiającego do</w:t>
      </w:r>
      <w:r w:rsidR="00006621" w:rsidRPr="00E72DEC">
        <w:rPr>
          <w:rFonts w:ascii="Garamond" w:hAnsi="Garamond"/>
          <w:sz w:val="22"/>
          <w:szCs w:val="22"/>
          <w:lang w:bidi="pl-PL"/>
        </w:rPr>
        <w:t xml:space="preserve"> </w:t>
      </w:r>
      <w:r w:rsidRPr="00E72DEC">
        <w:rPr>
          <w:rFonts w:ascii="Garamond" w:hAnsi="Garamond"/>
          <w:sz w:val="22"/>
          <w:szCs w:val="22"/>
          <w:lang w:bidi="pl-PL"/>
        </w:rPr>
        <w:t>niezwłocznego wykonywania napraw przedmiotu umowy. Czas naprawy nie wlicza się do</w:t>
      </w:r>
      <w:r w:rsidR="00006621" w:rsidRPr="00E72DEC">
        <w:rPr>
          <w:rFonts w:ascii="Garamond" w:hAnsi="Garamond"/>
          <w:sz w:val="22"/>
          <w:szCs w:val="22"/>
          <w:lang w:bidi="pl-PL"/>
        </w:rPr>
        <w:t xml:space="preserve"> </w:t>
      </w:r>
      <w:r w:rsidRPr="00E72DEC">
        <w:rPr>
          <w:rFonts w:ascii="Garamond" w:hAnsi="Garamond"/>
          <w:sz w:val="22"/>
          <w:szCs w:val="22"/>
          <w:lang w:bidi="pl-PL"/>
        </w:rPr>
        <w:t>okresu gwarancji.</w:t>
      </w:r>
    </w:p>
    <w:p w14:paraId="3719FD32" w14:textId="2C608642" w:rsidR="00DF4E81" w:rsidRPr="00620D70" w:rsidRDefault="00DF4E81" w:rsidP="00E72DEC">
      <w:pPr>
        <w:pStyle w:val="Akapitzlist"/>
        <w:numPr>
          <w:ilvl w:val="0"/>
          <w:numId w:val="42"/>
        </w:numPr>
        <w:spacing w:before="0" w:after="0" w:line="276" w:lineRule="auto"/>
        <w:rPr>
          <w:rFonts w:ascii="Garamond" w:hAnsi="Garamond"/>
          <w:sz w:val="22"/>
          <w:szCs w:val="22"/>
          <w:lang w:bidi="pl-PL"/>
        </w:rPr>
      </w:pPr>
      <w:r w:rsidRPr="00E72DEC">
        <w:rPr>
          <w:rFonts w:ascii="Garamond" w:hAnsi="Garamond"/>
          <w:sz w:val="22"/>
          <w:szCs w:val="22"/>
          <w:lang w:bidi="pl-PL"/>
        </w:rPr>
        <w:t>Wykonawca zapewnia, że oferowany przedmiot zamówienia jest nowy i kompletny.</w:t>
      </w:r>
    </w:p>
    <w:p w14:paraId="4798D968" w14:textId="0E0B6C7E" w:rsidR="00DF4E81" w:rsidRPr="00E72DEC" w:rsidRDefault="00DF4E81" w:rsidP="00E72DEC">
      <w:pPr>
        <w:pStyle w:val="Akapitzlist"/>
        <w:numPr>
          <w:ilvl w:val="0"/>
          <w:numId w:val="42"/>
        </w:numPr>
        <w:spacing w:before="0" w:after="0" w:line="276" w:lineRule="auto"/>
        <w:rPr>
          <w:rFonts w:ascii="Garamond" w:hAnsi="Garamond"/>
          <w:sz w:val="22"/>
          <w:szCs w:val="22"/>
          <w:lang w:bidi="pl-PL"/>
        </w:rPr>
      </w:pPr>
      <w:r w:rsidRPr="00E72DEC">
        <w:rPr>
          <w:rFonts w:ascii="Garamond" w:hAnsi="Garamond"/>
          <w:sz w:val="22"/>
          <w:szCs w:val="22"/>
          <w:lang w:bidi="pl-PL"/>
        </w:rPr>
        <w:t>Udzielona gwarancja nie pozbawia Zamawiającego uprawnień z tytułu rękojmi za wady</w:t>
      </w:r>
      <w:r w:rsidR="00006621" w:rsidRPr="00E72DEC">
        <w:rPr>
          <w:rFonts w:ascii="Garamond" w:hAnsi="Garamond"/>
          <w:sz w:val="22"/>
          <w:szCs w:val="22"/>
          <w:lang w:bidi="pl-PL"/>
        </w:rPr>
        <w:t xml:space="preserve"> </w:t>
      </w:r>
      <w:r w:rsidRPr="00E72DEC">
        <w:rPr>
          <w:rFonts w:ascii="Garamond" w:hAnsi="Garamond"/>
          <w:sz w:val="22"/>
          <w:szCs w:val="22"/>
          <w:lang w:bidi="pl-PL"/>
        </w:rPr>
        <w:t>przedmiotu umowy</w:t>
      </w:r>
    </w:p>
    <w:p w14:paraId="5EFC32C9" w14:textId="77777777" w:rsidR="00DF4E81" w:rsidRPr="00620D70" w:rsidRDefault="00DF4E81">
      <w:pPr>
        <w:spacing w:line="276" w:lineRule="auto"/>
        <w:ind w:hanging="284"/>
        <w:jc w:val="both"/>
        <w:rPr>
          <w:rFonts w:ascii="Garamond" w:hAnsi="Garamond"/>
          <w:sz w:val="22"/>
          <w:szCs w:val="22"/>
        </w:rPr>
      </w:pPr>
    </w:p>
    <w:p w14:paraId="39CDF334" w14:textId="78AB0BAD" w:rsidR="00DF4E81" w:rsidRPr="00620D70" w:rsidRDefault="00DF4E81">
      <w:pPr>
        <w:spacing w:line="276" w:lineRule="auto"/>
        <w:ind w:hanging="284"/>
        <w:jc w:val="center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 xml:space="preserve">§ </w:t>
      </w:r>
      <w:r w:rsidRPr="00620D70">
        <w:rPr>
          <w:rFonts w:ascii="Garamond" w:hAnsi="Garamond"/>
          <w:b/>
          <w:sz w:val="22"/>
          <w:szCs w:val="22"/>
        </w:rPr>
        <w:t>4</w:t>
      </w:r>
    </w:p>
    <w:p w14:paraId="3BCB9759" w14:textId="25C29BA7" w:rsidR="00DF4E81" w:rsidRPr="00620D70" w:rsidRDefault="00DF4E81" w:rsidP="00E72DEC">
      <w:pPr>
        <w:pStyle w:val="Akapitzlist"/>
        <w:numPr>
          <w:ilvl w:val="0"/>
          <w:numId w:val="43"/>
        </w:numPr>
        <w:spacing w:before="0" w:after="0" w:line="276" w:lineRule="auto"/>
        <w:rPr>
          <w:rFonts w:ascii="Garamond" w:hAnsi="Garamond"/>
          <w:sz w:val="22"/>
          <w:szCs w:val="22"/>
        </w:rPr>
      </w:pPr>
      <w:r w:rsidRPr="00E72DEC">
        <w:rPr>
          <w:rFonts w:ascii="Garamond" w:hAnsi="Garamond"/>
          <w:sz w:val="22"/>
          <w:szCs w:val="22"/>
        </w:rPr>
        <w:t xml:space="preserve">Za dostawę </w:t>
      </w:r>
      <w:r w:rsidR="007416BE" w:rsidRPr="00620D70">
        <w:rPr>
          <w:rFonts w:ascii="Garamond" w:hAnsi="Garamond"/>
          <w:sz w:val="22"/>
          <w:szCs w:val="22"/>
        </w:rPr>
        <w:t xml:space="preserve"> i montaż </w:t>
      </w:r>
      <w:r w:rsidRPr="00E72DEC">
        <w:rPr>
          <w:rFonts w:ascii="Garamond" w:hAnsi="Garamond"/>
          <w:sz w:val="22"/>
          <w:szCs w:val="22"/>
        </w:rPr>
        <w:t>przedmiotu umowy stosowana będzie cena jednostkowa brutto taka jak w złożonej</w:t>
      </w:r>
      <w:r w:rsidR="00006621" w:rsidRPr="00E72DEC">
        <w:rPr>
          <w:rFonts w:ascii="Garamond" w:hAnsi="Garamond"/>
          <w:sz w:val="22"/>
          <w:szCs w:val="22"/>
        </w:rPr>
        <w:t xml:space="preserve"> </w:t>
      </w:r>
      <w:r w:rsidRPr="00E72DEC">
        <w:rPr>
          <w:rFonts w:ascii="Garamond" w:hAnsi="Garamond"/>
          <w:sz w:val="22"/>
          <w:szCs w:val="22"/>
        </w:rPr>
        <w:t xml:space="preserve">ofercie, tj. za </w:t>
      </w:r>
      <w:r w:rsidR="00DA0B2B" w:rsidRPr="00E72DEC">
        <w:rPr>
          <w:rFonts w:ascii="Garamond" w:hAnsi="Garamond"/>
          <w:sz w:val="22"/>
          <w:szCs w:val="22"/>
        </w:rPr>
        <w:t xml:space="preserve">przygotowanie powierzchni, </w:t>
      </w:r>
      <w:r w:rsidRPr="00E72DEC">
        <w:rPr>
          <w:rFonts w:ascii="Garamond" w:hAnsi="Garamond"/>
          <w:sz w:val="22"/>
          <w:szCs w:val="22"/>
        </w:rPr>
        <w:t>dostawę i montaż 1 m</w:t>
      </w:r>
      <w:r w:rsidRPr="00E72DEC">
        <w:rPr>
          <w:rFonts w:ascii="Garamond" w:hAnsi="Garamond"/>
          <w:sz w:val="22"/>
          <w:szCs w:val="22"/>
          <w:vertAlign w:val="superscript"/>
        </w:rPr>
        <w:t>2</w:t>
      </w:r>
      <w:r w:rsidRPr="00E72DEC">
        <w:rPr>
          <w:rFonts w:ascii="Garamond" w:hAnsi="Garamond"/>
          <w:sz w:val="22"/>
          <w:szCs w:val="22"/>
        </w:rPr>
        <w:t xml:space="preserve"> fo</w:t>
      </w:r>
      <w:r w:rsidR="00DA0B2B" w:rsidRPr="00E72DEC">
        <w:rPr>
          <w:rFonts w:ascii="Garamond" w:hAnsi="Garamond"/>
          <w:sz w:val="22"/>
          <w:szCs w:val="22"/>
        </w:rPr>
        <w:t xml:space="preserve">lii okiennej przeciwsłonecznej, </w:t>
      </w:r>
      <w:r w:rsidRPr="00E72DEC">
        <w:rPr>
          <w:rFonts w:ascii="Garamond" w:hAnsi="Garamond"/>
          <w:sz w:val="22"/>
          <w:szCs w:val="22"/>
        </w:rPr>
        <w:t xml:space="preserve">zewnętrznej (z materiałów Wykonawcy) wraz z </w:t>
      </w:r>
      <w:commentRangeStart w:id="2"/>
      <w:r w:rsidRPr="00E72DEC">
        <w:rPr>
          <w:rFonts w:ascii="Garamond" w:hAnsi="Garamond"/>
          <w:sz w:val="22"/>
          <w:szCs w:val="22"/>
        </w:rPr>
        <w:t>demontażem</w:t>
      </w:r>
      <w:commentRangeEnd w:id="2"/>
      <w:r w:rsidR="007416BE" w:rsidRPr="00E72DEC">
        <w:rPr>
          <w:rStyle w:val="Odwoaniedokomentarza"/>
          <w:rFonts w:ascii="Garamond" w:eastAsia="Calibri" w:hAnsi="Garamond"/>
          <w:sz w:val="22"/>
          <w:szCs w:val="22"/>
          <w:lang w:eastAsia="pl-PL"/>
        </w:rPr>
        <w:commentReference w:id="2"/>
      </w:r>
      <w:r w:rsidRPr="00E72DEC">
        <w:rPr>
          <w:rFonts w:ascii="Garamond" w:hAnsi="Garamond"/>
          <w:sz w:val="22"/>
          <w:szCs w:val="22"/>
        </w:rPr>
        <w:t xml:space="preserve"> listew szklących</w:t>
      </w:r>
      <w:r w:rsidR="00006621" w:rsidRPr="00E72DEC">
        <w:rPr>
          <w:rFonts w:ascii="Garamond" w:hAnsi="Garamond"/>
          <w:sz w:val="22"/>
          <w:szCs w:val="22"/>
        </w:rPr>
        <w:t xml:space="preserve">  </w:t>
      </w:r>
      <w:r w:rsidRPr="00E72DEC">
        <w:rPr>
          <w:rFonts w:ascii="Garamond" w:hAnsi="Garamond"/>
          <w:sz w:val="22"/>
          <w:szCs w:val="22"/>
        </w:rPr>
        <w:t>………………………… zł brutto /słownie: …………………………</w:t>
      </w:r>
      <w:r w:rsidR="00006621" w:rsidRPr="00E72DEC">
        <w:rPr>
          <w:rFonts w:ascii="Garamond" w:hAnsi="Garamond"/>
          <w:sz w:val="22"/>
          <w:szCs w:val="22"/>
        </w:rPr>
        <w:t xml:space="preserve"> </w:t>
      </w:r>
      <w:r w:rsidRPr="00E72DEC">
        <w:rPr>
          <w:rFonts w:ascii="Garamond" w:hAnsi="Garamond"/>
          <w:sz w:val="22"/>
          <w:szCs w:val="22"/>
        </w:rPr>
        <w:t>…………….</w:t>
      </w:r>
      <w:r w:rsidR="007416BE" w:rsidRPr="00620D70">
        <w:rPr>
          <w:rFonts w:ascii="Garamond" w:hAnsi="Garamond"/>
          <w:sz w:val="22"/>
          <w:szCs w:val="22"/>
        </w:rPr>
        <w:t>.</w:t>
      </w:r>
    </w:p>
    <w:p w14:paraId="5DC8FF44" w14:textId="0C3298DD" w:rsidR="00DF4E81" w:rsidRPr="00620D70" w:rsidRDefault="00DF4E81" w:rsidP="00E72DEC">
      <w:pPr>
        <w:pStyle w:val="Akapitzlist"/>
        <w:numPr>
          <w:ilvl w:val="0"/>
          <w:numId w:val="43"/>
        </w:numPr>
        <w:spacing w:before="0" w:after="0" w:line="276" w:lineRule="auto"/>
        <w:rPr>
          <w:rFonts w:ascii="Garamond" w:hAnsi="Garamond"/>
          <w:sz w:val="22"/>
          <w:szCs w:val="22"/>
        </w:rPr>
      </w:pPr>
      <w:r w:rsidRPr="00E72DEC">
        <w:rPr>
          <w:rFonts w:ascii="Garamond" w:hAnsi="Garamond"/>
          <w:sz w:val="22"/>
          <w:szCs w:val="22"/>
        </w:rPr>
        <w:t xml:space="preserve">Łączna </w:t>
      </w:r>
      <w:r w:rsidR="007416BE" w:rsidRPr="00620D70">
        <w:rPr>
          <w:rFonts w:ascii="Garamond" w:hAnsi="Garamond"/>
          <w:sz w:val="22"/>
          <w:szCs w:val="22"/>
        </w:rPr>
        <w:t xml:space="preserve">ryczałtowa </w:t>
      </w:r>
      <w:r w:rsidRPr="00E72DEC">
        <w:rPr>
          <w:rFonts w:ascii="Garamond" w:hAnsi="Garamond"/>
          <w:sz w:val="22"/>
          <w:szCs w:val="22"/>
        </w:rPr>
        <w:t>cena brutto (z podatkiem VAT) za całość przedmiotu umowy tj. do</w:t>
      </w:r>
      <w:r w:rsidR="00006621" w:rsidRPr="00E72DEC">
        <w:rPr>
          <w:rFonts w:ascii="Garamond" w:hAnsi="Garamond"/>
          <w:sz w:val="22"/>
          <w:szCs w:val="22"/>
        </w:rPr>
        <w:t xml:space="preserve"> </w:t>
      </w:r>
      <w:r w:rsidR="00DA0B2B" w:rsidRPr="00E72DEC">
        <w:rPr>
          <w:rFonts w:ascii="Garamond" w:hAnsi="Garamond"/>
          <w:sz w:val="22"/>
          <w:szCs w:val="22"/>
        </w:rPr>
        <w:t>63</w:t>
      </w:r>
      <w:r w:rsidRPr="00E72DEC">
        <w:rPr>
          <w:rFonts w:ascii="Garamond" w:hAnsi="Garamond"/>
          <w:sz w:val="22"/>
          <w:szCs w:val="22"/>
        </w:rPr>
        <w:t xml:space="preserve"> sztuk okien o</w:t>
      </w:r>
      <w:r w:rsidR="00006621" w:rsidRPr="00E72DEC">
        <w:rPr>
          <w:rFonts w:ascii="Garamond" w:hAnsi="Garamond"/>
          <w:sz w:val="22"/>
          <w:szCs w:val="22"/>
        </w:rPr>
        <w:t xml:space="preserve"> </w:t>
      </w:r>
      <w:r w:rsidRPr="00E72DEC">
        <w:rPr>
          <w:rFonts w:ascii="Garamond" w:hAnsi="Garamond"/>
          <w:sz w:val="22"/>
          <w:szCs w:val="22"/>
        </w:rPr>
        <w:t xml:space="preserve">powierzchni do </w:t>
      </w:r>
      <w:r w:rsidR="00DA0B2B" w:rsidRPr="00E72DEC">
        <w:rPr>
          <w:rFonts w:ascii="Garamond" w:hAnsi="Garamond"/>
          <w:sz w:val="22"/>
          <w:szCs w:val="22"/>
        </w:rPr>
        <w:t>96,39</w:t>
      </w:r>
      <w:r w:rsidRPr="00E72DEC">
        <w:rPr>
          <w:rFonts w:ascii="Garamond" w:hAnsi="Garamond"/>
          <w:sz w:val="22"/>
          <w:szCs w:val="22"/>
        </w:rPr>
        <w:t xml:space="preserve"> m</w:t>
      </w:r>
      <w:r w:rsidRPr="00E72DEC">
        <w:rPr>
          <w:rFonts w:ascii="Garamond" w:hAnsi="Garamond"/>
          <w:sz w:val="22"/>
          <w:szCs w:val="22"/>
          <w:vertAlign w:val="superscript"/>
        </w:rPr>
        <w:t>2</w:t>
      </w:r>
      <w:r w:rsidRPr="00E72DEC">
        <w:rPr>
          <w:rFonts w:ascii="Garamond" w:hAnsi="Garamond"/>
          <w:sz w:val="22"/>
          <w:szCs w:val="22"/>
        </w:rPr>
        <w:t xml:space="preserve"> </w:t>
      </w:r>
      <w:r w:rsidR="007416BE" w:rsidRPr="00620D70">
        <w:rPr>
          <w:rFonts w:ascii="Garamond" w:hAnsi="Garamond"/>
          <w:sz w:val="22"/>
          <w:szCs w:val="22"/>
        </w:rPr>
        <w:t>wynosi</w:t>
      </w:r>
      <w:r w:rsidRPr="00E72DEC">
        <w:rPr>
          <w:rFonts w:ascii="Garamond" w:hAnsi="Garamond"/>
          <w:sz w:val="22"/>
          <w:szCs w:val="22"/>
        </w:rPr>
        <w:t xml:space="preserve"> …....................zł /słownie:</w:t>
      </w:r>
      <w:r w:rsidR="00006621" w:rsidRPr="00E72DEC">
        <w:rPr>
          <w:rFonts w:ascii="Garamond" w:hAnsi="Garamond"/>
          <w:sz w:val="22"/>
          <w:szCs w:val="22"/>
        </w:rPr>
        <w:t xml:space="preserve"> </w:t>
      </w:r>
      <w:r w:rsidRPr="00E72DEC">
        <w:rPr>
          <w:rFonts w:ascii="Garamond" w:hAnsi="Garamond"/>
          <w:sz w:val="22"/>
          <w:szCs w:val="22"/>
        </w:rPr>
        <w:t>…............................................................................................... /.</w:t>
      </w:r>
    </w:p>
    <w:p w14:paraId="2A0BF142" w14:textId="2A80F76A" w:rsidR="00DF4E81" w:rsidRPr="00E72DEC" w:rsidRDefault="007416BE" w:rsidP="00E72DEC">
      <w:pPr>
        <w:pStyle w:val="Akapitzlist"/>
        <w:numPr>
          <w:ilvl w:val="0"/>
          <w:numId w:val="43"/>
        </w:numPr>
        <w:spacing w:before="0" w:after="0" w:line="276" w:lineRule="auto"/>
        <w:rPr>
          <w:rFonts w:ascii="Garamond" w:hAnsi="Garamond"/>
          <w:sz w:val="22"/>
          <w:szCs w:val="22"/>
        </w:rPr>
      </w:pPr>
      <w:r w:rsidRPr="00E72DEC">
        <w:rPr>
          <w:rFonts w:ascii="Garamond" w:hAnsi="Garamond"/>
          <w:sz w:val="22"/>
          <w:szCs w:val="22"/>
        </w:rPr>
        <w:t xml:space="preserve">Wynagrodzenie </w:t>
      </w:r>
      <w:r w:rsidRPr="001618C6">
        <w:rPr>
          <w:rFonts w:ascii="Garamond" w:hAnsi="Garamond"/>
          <w:sz w:val="22"/>
          <w:szCs w:val="22"/>
        </w:rPr>
        <w:t>ma charakter ryczałtowy i</w:t>
      </w:r>
      <w:r w:rsidR="00DF4E81" w:rsidRPr="00E72DEC">
        <w:rPr>
          <w:rFonts w:ascii="Garamond" w:hAnsi="Garamond"/>
          <w:sz w:val="22"/>
          <w:szCs w:val="22"/>
        </w:rPr>
        <w:t xml:space="preserve"> nie może ulec podwyższeniu</w:t>
      </w:r>
      <w:r w:rsidRPr="001618C6">
        <w:rPr>
          <w:rFonts w:ascii="Garamond" w:hAnsi="Garamond"/>
          <w:sz w:val="22"/>
          <w:szCs w:val="22"/>
        </w:rPr>
        <w:t xml:space="preserve">. Wykonawco oświadcza, iż zapoznał się z miejsce wykonania umowy i w cenie wynagrodzenia zawarł wszelkie ryzyka związane z wykonaniem przedmiotu umowy. </w:t>
      </w:r>
    </w:p>
    <w:p w14:paraId="27334533" w14:textId="30A06E22" w:rsidR="00DF4E81" w:rsidRPr="00620D70" w:rsidRDefault="00DF4E81">
      <w:pPr>
        <w:spacing w:line="276" w:lineRule="auto"/>
        <w:ind w:hanging="284"/>
        <w:jc w:val="both"/>
        <w:rPr>
          <w:rFonts w:ascii="Garamond" w:hAnsi="Garamond"/>
          <w:sz w:val="22"/>
          <w:szCs w:val="22"/>
        </w:rPr>
      </w:pPr>
    </w:p>
    <w:p w14:paraId="1A0033CF" w14:textId="77777777" w:rsidR="00DF4E81" w:rsidRPr="00620D70" w:rsidRDefault="00DF4E81">
      <w:pPr>
        <w:spacing w:line="276" w:lineRule="auto"/>
        <w:ind w:hanging="284"/>
        <w:jc w:val="both"/>
        <w:rPr>
          <w:rFonts w:ascii="Garamond" w:hAnsi="Garamond"/>
          <w:sz w:val="22"/>
          <w:szCs w:val="22"/>
        </w:rPr>
      </w:pPr>
    </w:p>
    <w:p w14:paraId="629DC426" w14:textId="63668821" w:rsidR="00731EFE" w:rsidRPr="00620D70" w:rsidRDefault="00731EFE">
      <w:pPr>
        <w:spacing w:line="276" w:lineRule="auto"/>
        <w:ind w:hanging="284"/>
        <w:jc w:val="center"/>
        <w:rPr>
          <w:rFonts w:ascii="Garamond" w:hAnsi="Garamond"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 xml:space="preserve">§ </w:t>
      </w:r>
      <w:r w:rsidR="00DF4E81" w:rsidRPr="00620D70">
        <w:rPr>
          <w:rFonts w:ascii="Garamond" w:hAnsi="Garamond"/>
          <w:b/>
          <w:sz w:val="22"/>
          <w:szCs w:val="22"/>
        </w:rPr>
        <w:t>5</w:t>
      </w:r>
    </w:p>
    <w:p w14:paraId="6F8195B1" w14:textId="6A67DE0B" w:rsidR="00731EFE" w:rsidRPr="00620D70" w:rsidRDefault="00731EFE" w:rsidP="00E72DEC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  <w:lang w:val="x-none"/>
        </w:rPr>
      </w:pPr>
      <w:r w:rsidRPr="00620D70">
        <w:rPr>
          <w:rFonts w:ascii="Garamond" w:hAnsi="Garamond"/>
          <w:bCs/>
          <w:sz w:val="22"/>
          <w:szCs w:val="22"/>
          <w:lang w:val="x-none"/>
        </w:rPr>
        <w:t>Wyk</w:t>
      </w:r>
      <w:r w:rsidR="0025541F" w:rsidRPr="00620D70">
        <w:rPr>
          <w:rFonts w:ascii="Garamond" w:hAnsi="Garamond"/>
          <w:bCs/>
          <w:sz w:val="22"/>
          <w:szCs w:val="22"/>
          <w:lang w:val="x-none"/>
        </w:rPr>
        <w:t>onawca ma prawo wystawić faktur</w:t>
      </w:r>
      <w:r w:rsidR="004A4A63" w:rsidRPr="00620D70">
        <w:rPr>
          <w:rFonts w:ascii="Garamond" w:hAnsi="Garamond"/>
          <w:bCs/>
          <w:sz w:val="22"/>
          <w:szCs w:val="22"/>
        </w:rPr>
        <w:t>ę</w:t>
      </w:r>
      <w:r w:rsidRPr="00620D70">
        <w:rPr>
          <w:rFonts w:ascii="Garamond" w:hAnsi="Garamond"/>
          <w:bCs/>
          <w:sz w:val="22"/>
          <w:szCs w:val="22"/>
          <w:lang w:val="x-none"/>
        </w:rPr>
        <w:t xml:space="preserve"> po wykonaniu</w:t>
      </w:r>
      <w:r w:rsidR="0025541F" w:rsidRPr="00620D70">
        <w:rPr>
          <w:rFonts w:ascii="Garamond" w:hAnsi="Garamond"/>
          <w:bCs/>
          <w:sz w:val="22"/>
          <w:szCs w:val="22"/>
        </w:rPr>
        <w:t xml:space="preserve"> </w:t>
      </w:r>
      <w:r w:rsidR="004A4A63" w:rsidRPr="00620D70">
        <w:rPr>
          <w:rFonts w:ascii="Garamond" w:hAnsi="Garamond"/>
          <w:bCs/>
          <w:sz w:val="22"/>
          <w:szCs w:val="22"/>
        </w:rPr>
        <w:t>całości</w:t>
      </w:r>
      <w:r w:rsidRPr="00620D70">
        <w:rPr>
          <w:rFonts w:ascii="Garamond" w:hAnsi="Garamond"/>
          <w:bCs/>
          <w:sz w:val="22"/>
          <w:szCs w:val="22"/>
          <w:lang w:val="x-none"/>
        </w:rPr>
        <w:t xml:space="preserve"> umowy potwierdzonym  protokoł</w:t>
      </w:r>
      <w:r w:rsidR="004A4A63" w:rsidRPr="00620D70">
        <w:rPr>
          <w:rFonts w:ascii="Garamond" w:hAnsi="Garamond"/>
          <w:bCs/>
          <w:sz w:val="22"/>
          <w:szCs w:val="22"/>
        </w:rPr>
        <w:t>em</w:t>
      </w:r>
      <w:r w:rsidRPr="00620D70">
        <w:rPr>
          <w:rFonts w:ascii="Garamond" w:hAnsi="Garamond"/>
          <w:bCs/>
          <w:sz w:val="22"/>
          <w:szCs w:val="22"/>
          <w:lang w:val="x-none"/>
        </w:rPr>
        <w:t xml:space="preserve">  zdawczo - odbiorczym.</w:t>
      </w:r>
      <w:r w:rsidRPr="00620D70">
        <w:rPr>
          <w:rFonts w:ascii="Garamond" w:hAnsi="Garamond"/>
          <w:bCs/>
          <w:sz w:val="22"/>
          <w:szCs w:val="22"/>
        </w:rPr>
        <w:t xml:space="preserve"> </w:t>
      </w:r>
      <w:r w:rsidRPr="00620D70">
        <w:rPr>
          <w:rFonts w:ascii="Garamond" w:hAnsi="Garamond"/>
          <w:bCs/>
          <w:sz w:val="22"/>
          <w:szCs w:val="22"/>
          <w:lang w:val="x-none"/>
        </w:rPr>
        <w:t>Zapłata faktur</w:t>
      </w:r>
      <w:r w:rsidR="00052372" w:rsidRPr="00620D70">
        <w:rPr>
          <w:rFonts w:ascii="Garamond" w:hAnsi="Garamond"/>
          <w:bCs/>
          <w:sz w:val="22"/>
          <w:szCs w:val="22"/>
        </w:rPr>
        <w:t>y</w:t>
      </w:r>
      <w:r w:rsidRPr="00620D70">
        <w:rPr>
          <w:rFonts w:ascii="Garamond" w:hAnsi="Garamond"/>
          <w:bCs/>
          <w:sz w:val="22"/>
          <w:szCs w:val="22"/>
          <w:lang w:val="x-none"/>
        </w:rPr>
        <w:t xml:space="preserve"> za wykonanie przedmiotu umowy nastąpi w ciągu 21 dni od jej otrzymania przez Zamawiającego. Do faktury należy dołączyć</w:t>
      </w:r>
      <w:r w:rsidRPr="00620D70">
        <w:rPr>
          <w:rFonts w:ascii="Garamond" w:hAnsi="Garamond"/>
          <w:bCs/>
          <w:sz w:val="22"/>
          <w:szCs w:val="22"/>
        </w:rPr>
        <w:t xml:space="preserve"> </w:t>
      </w:r>
      <w:r w:rsidR="00DA0B2B" w:rsidRPr="00620D70">
        <w:rPr>
          <w:rFonts w:ascii="Garamond" w:hAnsi="Garamond"/>
          <w:bCs/>
          <w:sz w:val="22"/>
          <w:szCs w:val="22"/>
          <w:lang w:val="x-none"/>
        </w:rPr>
        <w:t>protok</w:t>
      </w:r>
      <w:r w:rsidR="00DA0B2B" w:rsidRPr="00620D70">
        <w:rPr>
          <w:rFonts w:ascii="Garamond" w:hAnsi="Garamond"/>
          <w:bCs/>
          <w:sz w:val="22"/>
          <w:szCs w:val="22"/>
        </w:rPr>
        <w:t>ół</w:t>
      </w:r>
      <w:r w:rsidRPr="00620D70">
        <w:rPr>
          <w:rFonts w:ascii="Garamond" w:hAnsi="Garamond"/>
          <w:bCs/>
          <w:sz w:val="22"/>
          <w:szCs w:val="22"/>
          <w:lang w:val="x-none"/>
        </w:rPr>
        <w:t xml:space="preserve"> odbioru</w:t>
      </w:r>
      <w:r w:rsidRPr="00620D70">
        <w:rPr>
          <w:rFonts w:ascii="Garamond" w:hAnsi="Garamond"/>
          <w:bCs/>
          <w:sz w:val="22"/>
          <w:szCs w:val="22"/>
        </w:rPr>
        <w:t>.</w:t>
      </w:r>
    </w:p>
    <w:p w14:paraId="3AFC55F4" w14:textId="16BBACF1" w:rsidR="00EA34B3" w:rsidRPr="00E72DEC" w:rsidRDefault="00DA0B2B" w:rsidP="00E72DEC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  <w:lang w:val="x-none"/>
        </w:rPr>
      </w:pPr>
      <w:r w:rsidRPr="00620D70">
        <w:rPr>
          <w:rFonts w:ascii="Garamond" w:hAnsi="Garamond"/>
          <w:bCs/>
          <w:sz w:val="22"/>
          <w:szCs w:val="22"/>
        </w:rPr>
        <w:t>Faktur</w:t>
      </w:r>
      <w:r w:rsidR="005D7171" w:rsidRPr="00620D70">
        <w:rPr>
          <w:rFonts w:ascii="Garamond" w:hAnsi="Garamond"/>
          <w:bCs/>
          <w:sz w:val="22"/>
          <w:szCs w:val="22"/>
        </w:rPr>
        <w:t>a</w:t>
      </w:r>
      <w:r w:rsidRPr="00620D70">
        <w:rPr>
          <w:rFonts w:ascii="Garamond" w:hAnsi="Garamond"/>
          <w:bCs/>
          <w:sz w:val="22"/>
          <w:szCs w:val="22"/>
        </w:rPr>
        <w:t xml:space="preserve"> za zrealizowany przedmiot umowy</w:t>
      </w:r>
      <w:r w:rsidR="00EA34B3" w:rsidRPr="00620D70">
        <w:rPr>
          <w:rFonts w:ascii="Garamond" w:hAnsi="Garamond"/>
          <w:bCs/>
          <w:sz w:val="22"/>
          <w:szCs w:val="22"/>
        </w:rPr>
        <w:t xml:space="preserve"> wystawion</w:t>
      </w:r>
      <w:r w:rsidR="005D7171" w:rsidRPr="00620D70">
        <w:rPr>
          <w:rFonts w:ascii="Garamond" w:hAnsi="Garamond"/>
          <w:bCs/>
          <w:sz w:val="22"/>
          <w:szCs w:val="22"/>
        </w:rPr>
        <w:t>a</w:t>
      </w:r>
      <w:r w:rsidR="00EA34B3" w:rsidRPr="00620D70">
        <w:rPr>
          <w:rFonts w:ascii="Garamond" w:hAnsi="Garamond"/>
          <w:bCs/>
          <w:sz w:val="22"/>
          <w:szCs w:val="22"/>
        </w:rPr>
        <w:t xml:space="preserve"> zostan</w:t>
      </w:r>
      <w:r w:rsidR="005D7171" w:rsidRPr="00620D70">
        <w:rPr>
          <w:rFonts w:ascii="Garamond" w:hAnsi="Garamond"/>
          <w:bCs/>
          <w:sz w:val="22"/>
          <w:szCs w:val="22"/>
        </w:rPr>
        <w:t>ie</w:t>
      </w:r>
      <w:r w:rsidR="00EA34B3" w:rsidRPr="00620D70">
        <w:rPr>
          <w:rFonts w:ascii="Garamond" w:hAnsi="Garamond"/>
          <w:bCs/>
          <w:sz w:val="22"/>
          <w:szCs w:val="22"/>
        </w:rPr>
        <w:t xml:space="preserve"> na </w:t>
      </w:r>
      <w:bookmarkStart w:id="3" w:name="_Hlk219815374"/>
      <w:r w:rsidR="00EA34B3" w:rsidRPr="00620D70">
        <w:rPr>
          <w:rFonts w:ascii="Garamond" w:hAnsi="Garamond"/>
          <w:b/>
          <w:bCs/>
          <w:sz w:val="22"/>
          <w:szCs w:val="22"/>
        </w:rPr>
        <w:t>Państwowy Instytut Weterynaryjny – Państwowy Instytut Badawczy w Puławach</w:t>
      </w:r>
      <w:r w:rsidR="00EA34B3" w:rsidRPr="00620D70">
        <w:rPr>
          <w:rFonts w:ascii="Garamond" w:hAnsi="Garamond"/>
          <w:bCs/>
          <w:sz w:val="22"/>
          <w:szCs w:val="22"/>
        </w:rPr>
        <w:t>, NIP 716-00-10-761</w:t>
      </w:r>
      <w:r w:rsidR="005D7171" w:rsidRPr="00620D70">
        <w:rPr>
          <w:rFonts w:ascii="Garamond" w:hAnsi="Garamond"/>
          <w:bCs/>
          <w:sz w:val="22"/>
          <w:szCs w:val="22"/>
        </w:rPr>
        <w:t>.</w:t>
      </w:r>
      <w:bookmarkEnd w:id="3"/>
    </w:p>
    <w:p w14:paraId="7D7A5631" w14:textId="23581AB3" w:rsidR="00EA34B3" w:rsidRPr="00620D70" w:rsidRDefault="00EA34B3" w:rsidP="00E72DEC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Zapłata za wykonanie usługi nastąpi przelewem na rachunek bankowy  wykonawcy.</w:t>
      </w:r>
    </w:p>
    <w:p w14:paraId="59498CDC" w14:textId="77F78243" w:rsidR="00EA34B3" w:rsidRPr="00620D70" w:rsidRDefault="00EA34B3" w:rsidP="00E72DEC">
      <w:pPr>
        <w:numPr>
          <w:ilvl w:val="1"/>
          <w:numId w:val="36"/>
        </w:numPr>
        <w:tabs>
          <w:tab w:val="num" w:pos="284"/>
        </w:tabs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Zamawiający zobowiązuje się dokonać zapłaty należności przelewem, w ciągu 21</w:t>
      </w:r>
      <w:r w:rsidRPr="00620D70">
        <w:rPr>
          <w:rFonts w:ascii="Garamond" w:hAnsi="Garamond"/>
          <w:bCs/>
          <w:sz w:val="22"/>
          <w:szCs w:val="22"/>
        </w:rPr>
        <w:t xml:space="preserve"> dni od daty </w:t>
      </w:r>
      <w:r w:rsidR="005D7171" w:rsidRPr="00620D70">
        <w:rPr>
          <w:rFonts w:ascii="Garamond" w:hAnsi="Garamond"/>
          <w:bCs/>
          <w:sz w:val="22"/>
          <w:szCs w:val="22"/>
        </w:rPr>
        <w:t>wystawienia faktury w KSeF</w:t>
      </w:r>
      <w:r w:rsidRPr="00620D70">
        <w:rPr>
          <w:rFonts w:ascii="Garamond" w:hAnsi="Garamond"/>
          <w:sz w:val="22"/>
          <w:szCs w:val="22"/>
        </w:rPr>
        <w:t>, przy czym za dzień zapłaty uważa się dzień obciążenia rachunku bankowego zamawiającego.</w:t>
      </w:r>
    </w:p>
    <w:p w14:paraId="75ADC5E3" w14:textId="77777777" w:rsidR="00EA34B3" w:rsidRPr="00620D70" w:rsidRDefault="00EA34B3" w:rsidP="00E72DEC">
      <w:pPr>
        <w:pStyle w:val="Akapitzlist"/>
        <w:numPr>
          <w:ilvl w:val="1"/>
          <w:numId w:val="36"/>
        </w:numPr>
        <w:tabs>
          <w:tab w:val="clear" w:pos="1440"/>
          <w:tab w:val="num" w:pos="284"/>
        </w:tabs>
        <w:suppressAutoHyphens/>
        <w:spacing w:before="0" w:after="0" w:line="276" w:lineRule="auto"/>
        <w:ind w:left="284" w:hanging="284"/>
        <w:contextualSpacing w:val="0"/>
        <w:rPr>
          <w:rFonts w:ascii="Garamond" w:hAnsi="Garamond"/>
          <w:bCs/>
          <w:sz w:val="22"/>
          <w:szCs w:val="22"/>
          <w:lang w:eastAsia="pl-PL"/>
        </w:rPr>
      </w:pPr>
      <w:r w:rsidRPr="00620D70">
        <w:rPr>
          <w:rFonts w:ascii="Garamond" w:hAnsi="Garamond"/>
          <w:bCs/>
          <w:sz w:val="22"/>
          <w:szCs w:val="22"/>
          <w:lang w:eastAsia="pl-PL"/>
        </w:rPr>
        <w:t>Od dnia wejścia w życie zapisów ustawy z dnia 16 czerwca 2023 r. o zmianie ustawy o podatku od towarów i usług oraz niektórych innych ustaw (Dz. U. 2023 poz. 1598), wprowadzającej termin obligatoryjnego obowiązku wystawiania przez Wykonawcę faktur wyłącznie drogą elektroniczną przy użyciu Krajowego Systemu e-Faktur (dalej „KSeF”), stosuje się poniższe postanowienia:</w:t>
      </w:r>
    </w:p>
    <w:p w14:paraId="268D79DF" w14:textId="77777777" w:rsidR="00EA34B3" w:rsidRPr="00620D70" w:rsidRDefault="00EA34B3" w:rsidP="00E72DEC">
      <w:pPr>
        <w:pStyle w:val="Akapitzlist"/>
        <w:numPr>
          <w:ilvl w:val="0"/>
          <w:numId w:val="37"/>
        </w:numPr>
        <w:suppressAutoHyphens/>
        <w:spacing w:before="0" w:after="0" w:line="276" w:lineRule="auto"/>
        <w:ind w:left="426"/>
        <w:contextualSpacing w:val="0"/>
        <w:rPr>
          <w:rFonts w:ascii="Garamond" w:hAnsi="Garamond"/>
          <w:bCs/>
          <w:sz w:val="22"/>
          <w:szCs w:val="22"/>
          <w:lang w:eastAsia="pl-PL"/>
        </w:rPr>
      </w:pPr>
      <w:r w:rsidRPr="00620D70">
        <w:rPr>
          <w:rFonts w:ascii="Garamond" w:hAnsi="Garamond"/>
          <w:bCs/>
          <w:sz w:val="22"/>
          <w:szCs w:val="22"/>
          <w:lang w:eastAsia="pl-PL"/>
        </w:rPr>
        <w:t>podstawą do wystawienia przez wykonawcę faktury ustrukturyzowanej będzie dostawa towaru lub wykonanie usługi potwierdzone obustronnie podpisanym protokołem odbioru lub innym dokumentem przewidzianym w niniejszej umowie.</w:t>
      </w:r>
    </w:p>
    <w:p w14:paraId="1C8922C6" w14:textId="45E9F5A9" w:rsidR="00EA34B3" w:rsidRPr="00620D70" w:rsidRDefault="00EA34B3" w:rsidP="00E72DEC">
      <w:pPr>
        <w:pStyle w:val="Akapitzlist"/>
        <w:numPr>
          <w:ilvl w:val="0"/>
          <w:numId w:val="37"/>
        </w:numPr>
        <w:suppressAutoHyphens/>
        <w:spacing w:before="0" w:after="0" w:line="276" w:lineRule="auto"/>
        <w:ind w:left="426"/>
        <w:contextualSpacing w:val="0"/>
        <w:rPr>
          <w:rFonts w:ascii="Garamond" w:hAnsi="Garamond"/>
          <w:bCs/>
          <w:sz w:val="22"/>
          <w:szCs w:val="22"/>
          <w:lang w:eastAsia="pl-PL"/>
        </w:rPr>
      </w:pPr>
      <w:r w:rsidRPr="00620D70">
        <w:rPr>
          <w:rFonts w:ascii="Garamond" w:hAnsi="Garamond"/>
          <w:bCs/>
          <w:sz w:val="22"/>
          <w:szCs w:val="22"/>
          <w:lang w:eastAsia="pl-PL"/>
        </w:rPr>
        <w:t xml:space="preserve">zamawiający nie wyraża zgody na otrzymywanie wizualizacji faktury ustrukturyzowanej drogą mailową, skanem, faxem lub innym komunikatorem za wyjątkiem niedostępności lub awarii KSeF, zgodnie z </w:t>
      </w:r>
      <w:r w:rsidRPr="00620D70">
        <w:rPr>
          <w:rFonts w:ascii="Garamond" w:hAnsi="Garamond"/>
          <w:bCs/>
          <w:sz w:val="22"/>
          <w:szCs w:val="22"/>
          <w:lang w:eastAsia="pl-PL"/>
        </w:rPr>
        <w:lastRenderedPageBreak/>
        <w:t>art. 106 ne ust. 1 i 4 ustawy o podatku od towarów i usług ora</w:t>
      </w:r>
      <w:r w:rsidR="00DA0B2B" w:rsidRPr="00620D70">
        <w:rPr>
          <w:rFonts w:ascii="Garamond" w:hAnsi="Garamond"/>
          <w:bCs/>
          <w:sz w:val="22"/>
          <w:szCs w:val="22"/>
          <w:lang w:eastAsia="pl-PL"/>
        </w:rPr>
        <w:t xml:space="preserve">z w przypadku wskazanym w ust. </w:t>
      </w:r>
      <w:r w:rsidR="005D7171" w:rsidRPr="00620D70">
        <w:rPr>
          <w:rFonts w:ascii="Garamond" w:hAnsi="Garamond"/>
          <w:bCs/>
          <w:sz w:val="22"/>
          <w:szCs w:val="22"/>
          <w:lang w:eastAsia="pl-PL"/>
        </w:rPr>
        <w:t xml:space="preserve">5 </w:t>
      </w:r>
      <w:r w:rsidRPr="00620D70">
        <w:rPr>
          <w:rFonts w:ascii="Garamond" w:hAnsi="Garamond"/>
          <w:bCs/>
          <w:sz w:val="22"/>
          <w:szCs w:val="22"/>
          <w:lang w:eastAsia="pl-PL"/>
        </w:rPr>
        <w:t>pkt 4,</w:t>
      </w:r>
    </w:p>
    <w:p w14:paraId="5407D9B3" w14:textId="0BE40918" w:rsidR="00EA34B3" w:rsidRPr="00620D70" w:rsidRDefault="00DA0B2B" w:rsidP="00E72DEC">
      <w:pPr>
        <w:pStyle w:val="Akapitzlist"/>
        <w:numPr>
          <w:ilvl w:val="0"/>
          <w:numId w:val="37"/>
        </w:numPr>
        <w:suppressAutoHyphens/>
        <w:spacing w:before="0" w:after="0" w:line="276" w:lineRule="auto"/>
        <w:ind w:left="426"/>
        <w:contextualSpacing w:val="0"/>
        <w:rPr>
          <w:rFonts w:ascii="Garamond" w:hAnsi="Garamond"/>
          <w:bCs/>
          <w:sz w:val="22"/>
          <w:szCs w:val="22"/>
          <w:lang w:eastAsia="pl-PL"/>
        </w:rPr>
      </w:pPr>
      <w:r w:rsidRPr="00620D70">
        <w:rPr>
          <w:rFonts w:ascii="Garamond" w:hAnsi="Garamond"/>
          <w:bCs/>
          <w:sz w:val="22"/>
          <w:szCs w:val="22"/>
          <w:lang w:eastAsia="pl-PL"/>
        </w:rPr>
        <w:t xml:space="preserve">w sytuacji wymienionej w ust. </w:t>
      </w:r>
      <w:r w:rsidR="005D7171" w:rsidRPr="00620D70">
        <w:rPr>
          <w:rFonts w:ascii="Garamond" w:hAnsi="Garamond"/>
          <w:bCs/>
          <w:sz w:val="22"/>
          <w:szCs w:val="22"/>
          <w:lang w:eastAsia="pl-PL"/>
        </w:rPr>
        <w:t xml:space="preserve">5 </w:t>
      </w:r>
      <w:r w:rsidR="00EA34B3" w:rsidRPr="00620D70">
        <w:rPr>
          <w:rFonts w:ascii="Garamond" w:hAnsi="Garamond"/>
          <w:bCs/>
          <w:sz w:val="22"/>
          <w:szCs w:val="22"/>
          <w:lang w:eastAsia="pl-PL"/>
        </w:rPr>
        <w:t>pkt 2 wizualizację faktury ustrukturyzowanej wraz z kodem QR oraz numerem identyfikacyjnym KSeF należy przesłać na adres mailowy: faktury@piwet.pulawy.pl niezwłocznie, jednakże nie później niż 3 dni po ustaniu niedostępności lub usunięciu awarii KseF,</w:t>
      </w:r>
    </w:p>
    <w:p w14:paraId="4C3784B7" w14:textId="77777777" w:rsidR="00EA34B3" w:rsidRPr="00620D70" w:rsidRDefault="00EA34B3" w:rsidP="00E72DEC">
      <w:pPr>
        <w:pStyle w:val="Akapitzlist"/>
        <w:numPr>
          <w:ilvl w:val="0"/>
          <w:numId w:val="37"/>
        </w:numPr>
        <w:suppressAutoHyphens/>
        <w:spacing w:before="0" w:after="0" w:line="276" w:lineRule="auto"/>
        <w:ind w:left="426"/>
        <w:contextualSpacing w:val="0"/>
        <w:rPr>
          <w:rFonts w:ascii="Garamond" w:hAnsi="Garamond"/>
          <w:bCs/>
          <w:sz w:val="22"/>
          <w:szCs w:val="22"/>
          <w:lang w:eastAsia="pl-PL"/>
        </w:rPr>
      </w:pPr>
      <w:r w:rsidRPr="00620D70">
        <w:rPr>
          <w:rFonts w:ascii="Garamond" w:hAnsi="Garamond"/>
          <w:bCs/>
          <w:sz w:val="22"/>
          <w:szCs w:val="22"/>
          <w:lang w:eastAsia="pl-PL"/>
        </w:rPr>
        <w:t>wymagane umową wszelkie załączniki do faktury ustrukturyzowanej należy przesłać w dacie wpływu faktury do KSeF i nadania numeru identyfikacyjnego KSeF na adres mailowy faktury@piwet.pulawy.pl  wraz z wizualizacją faktury ustrukturyzowanej posiadającej kod QR,</w:t>
      </w:r>
    </w:p>
    <w:p w14:paraId="08EB2E69" w14:textId="77777777" w:rsidR="00EA34B3" w:rsidRPr="00620D70" w:rsidRDefault="00EA34B3" w:rsidP="00E72DEC">
      <w:pPr>
        <w:pStyle w:val="Akapitzlist"/>
        <w:numPr>
          <w:ilvl w:val="0"/>
          <w:numId w:val="37"/>
        </w:numPr>
        <w:suppressAutoHyphens/>
        <w:spacing w:before="0" w:after="0" w:line="276" w:lineRule="auto"/>
        <w:ind w:left="426"/>
        <w:contextualSpacing w:val="0"/>
        <w:rPr>
          <w:rFonts w:ascii="Garamond" w:hAnsi="Garamond"/>
          <w:bCs/>
          <w:sz w:val="22"/>
          <w:szCs w:val="22"/>
          <w:lang w:eastAsia="pl-PL"/>
        </w:rPr>
      </w:pPr>
      <w:r w:rsidRPr="00620D70">
        <w:rPr>
          <w:rFonts w:ascii="Garamond" w:hAnsi="Garamond"/>
          <w:bCs/>
          <w:sz w:val="22"/>
          <w:szCs w:val="22"/>
          <w:lang w:eastAsia="pl-PL"/>
        </w:rPr>
        <w:t>płatność wynikająca z niniejszej Umowy zostanie dokonana przez Zamawiającego przelewem, na rachunek bankowy Wykonawcy podany na fakturze VAT w terminie do 21 dni od dnia wystawiania faktury drogą elektroniczną przy użyciu Krajowego Systemu e-Faktur (dalej „KSeF”),</w:t>
      </w:r>
    </w:p>
    <w:p w14:paraId="41602206" w14:textId="77777777" w:rsidR="00EA34B3" w:rsidRPr="00620D70" w:rsidRDefault="00EA34B3" w:rsidP="00E72DEC">
      <w:pPr>
        <w:pStyle w:val="Akapitzlist"/>
        <w:numPr>
          <w:ilvl w:val="0"/>
          <w:numId w:val="37"/>
        </w:numPr>
        <w:suppressAutoHyphens/>
        <w:spacing w:before="0" w:after="0" w:line="276" w:lineRule="auto"/>
        <w:ind w:left="426"/>
        <w:contextualSpacing w:val="0"/>
        <w:rPr>
          <w:rFonts w:ascii="Garamond" w:hAnsi="Garamond"/>
          <w:bCs/>
          <w:sz w:val="22"/>
          <w:szCs w:val="22"/>
          <w:lang w:eastAsia="pl-PL"/>
        </w:rPr>
      </w:pPr>
      <w:r w:rsidRPr="00620D70">
        <w:rPr>
          <w:rFonts w:ascii="Garamond" w:hAnsi="Garamond"/>
          <w:bCs/>
          <w:sz w:val="22"/>
          <w:szCs w:val="22"/>
          <w:lang w:eastAsia="pl-PL"/>
        </w:rPr>
        <w:t>Faktury za zrealizowane zamówienie wystawione zostaną za pośrednictwem KSeF na</w:t>
      </w:r>
      <w:r w:rsidRPr="00620D70">
        <w:rPr>
          <w:rFonts w:ascii="Garamond" w:hAnsi="Garamond"/>
          <w:sz w:val="22"/>
          <w:szCs w:val="22"/>
        </w:rPr>
        <w:t xml:space="preserve"> </w:t>
      </w:r>
      <w:r w:rsidRPr="00620D70">
        <w:rPr>
          <w:rFonts w:ascii="Garamond" w:hAnsi="Garamond"/>
          <w:bCs/>
          <w:sz w:val="22"/>
          <w:szCs w:val="22"/>
          <w:lang w:eastAsia="pl-PL"/>
        </w:rPr>
        <w:t>Państwowy Instytut Weterynaryjny – Państwowy Instytut Badawczy w Puławach, NIP 716-00-10-761,  i przesłane na adres: 24-100 Puławy, Aleja Partyzantów 57.</w:t>
      </w:r>
    </w:p>
    <w:p w14:paraId="20061CA5" w14:textId="77777777" w:rsidR="00EA34B3" w:rsidRPr="00620D70" w:rsidRDefault="00EA34B3" w:rsidP="00E72DEC">
      <w:pPr>
        <w:numPr>
          <w:ilvl w:val="1"/>
          <w:numId w:val="36"/>
        </w:numPr>
        <w:tabs>
          <w:tab w:val="num" w:pos="284"/>
        </w:tabs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Wykonawca ponosi odpowiedzialność wobec zamawiającego za rzetelność, prawidłowość i terminowość rozliczenia wszelkich podatków i innych należności publicznoprawnych  podlegających doliczeniu do ceny.</w:t>
      </w:r>
    </w:p>
    <w:p w14:paraId="25859EF7" w14:textId="77777777" w:rsidR="00EA34B3" w:rsidRPr="00620D70" w:rsidRDefault="00EA34B3" w:rsidP="00E72DEC">
      <w:pPr>
        <w:numPr>
          <w:ilvl w:val="1"/>
          <w:numId w:val="36"/>
        </w:numPr>
        <w:tabs>
          <w:tab w:val="num" w:pos="284"/>
        </w:tabs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</w:rPr>
      </w:pPr>
      <w:r w:rsidRPr="00620D70">
        <w:rPr>
          <w:rFonts w:ascii="Garamond" w:hAnsi="Garamond"/>
          <w:bCs/>
          <w:sz w:val="22"/>
          <w:szCs w:val="22"/>
        </w:rPr>
        <w:t>Jeżeli uiszczenie zapłaty Wynagrodzenia na rachunek bankowy wskazany przez Wykonawcę wiązałby się dla Zamawiającego z negatywnymi konsekwencjami podatkowymi, skarbowymi lub karnoskarbowymi, w szczególności jeżeli rachunek bankowy wbrew obowiązującym przepisom nie został uwidoczniony w wykazie podmiotów prowadzonym przez Szefa Krajowej Administracji Skarbowej na podstawie art. 96b ustawy z dnia 11 marca 2004 r. o podatku od towarów i usług, Zmawiający uprawniony jest do wstrzymania się z płatnością do czasu wskazania przez Wykonawcę numeru rachunku bankowego nie powodującego negatywnych konsekwencji dla Zamawiającego.</w:t>
      </w:r>
    </w:p>
    <w:p w14:paraId="123025FA" w14:textId="77777777" w:rsidR="00EA34B3" w:rsidRPr="00620D70" w:rsidRDefault="00EA34B3" w:rsidP="00E72DEC">
      <w:pPr>
        <w:numPr>
          <w:ilvl w:val="1"/>
          <w:numId w:val="36"/>
        </w:numPr>
        <w:tabs>
          <w:tab w:val="num" w:pos="284"/>
        </w:tabs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</w:rPr>
      </w:pPr>
      <w:r w:rsidRPr="00620D70">
        <w:rPr>
          <w:rFonts w:ascii="Garamond" w:hAnsi="Garamond"/>
          <w:bCs/>
          <w:sz w:val="22"/>
          <w:szCs w:val="22"/>
        </w:rPr>
        <w:t>Wykonawca oświadcza, iż rachunek bankowy na jaki będzie dokonywana zapłata jest rachunkiem umożliwiającym płatność w „mechanizmie podzielonej płatności” oraz jest rachunkiem znajdującym się w Wykazie podatników VAT zwanym „Białą listą”, prowadzonym przez Szefa Krajowej Administracji Skarbowej.</w:t>
      </w:r>
    </w:p>
    <w:p w14:paraId="5C2D9CCB" w14:textId="77777777" w:rsidR="00EA34B3" w:rsidRPr="00620D70" w:rsidRDefault="00EA34B3" w:rsidP="00E72DEC">
      <w:pPr>
        <w:numPr>
          <w:ilvl w:val="1"/>
          <w:numId w:val="36"/>
        </w:numPr>
        <w:tabs>
          <w:tab w:val="num" w:pos="284"/>
        </w:tabs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</w:rPr>
      </w:pPr>
      <w:r w:rsidRPr="00620D70">
        <w:rPr>
          <w:rFonts w:ascii="Garamond" w:hAnsi="Garamond"/>
          <w:bCs/>
          <w:sz w:val="22"/>
          <w:szCs w:val="22"/>
        </w:rPr>
        <w:t>Zamawiający będzie uprawniony do wstrzymania płatności wynagrodzenia na rzecz Wykonawcy,  w przypadku niemożności dokonania płatności wynagrodzenia z uwagi na błędne podanie przez wykonawcę nr rachunków bankowych lub konieczność weryfikacji rachunku bankowego Wykonawcy w „Białej Liście”. Wstrzymanie zapłaty nastąpi do czasu wskazania przez Wykonawcę rachunków bankowych umożliwiających dokonanie płatności zgodnie z powszechnie obowiązującymi przepisami. Strony zgodnie przyjmują, że wystąpienie okoliczności, o których mowa powyżej, zwalnia Zamawiającego z obowiązku zapłaty odsetek ustawowych za opóźnienie za okres pomiędzy ustalonym w Umowie terminem płatności a dniem zrealizowania przez Zamawiającego na rzecz Wykonawcy płatności.</w:t>
      </w:r>
    </w:p>
    <w:p w14:paraId="5CE501B1" w14:textId="77777777" w:rsidR="00EA34B3" w:rsidRPr="00620D70" w:rsidRDefault="00EA34B3" w:rsidP="00E72DEC">
      <w:pPr>
        <w:numPr>
          <w:ilvl w:val="1"/>
          <w:numId w:val="36"/>
        </w:numPr>
        <w:tabs>
          <w:tab w:val="num" w:pos="284"/>
        </w:tabs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</w:rPr>
      </w:pPr>
      <w:r w:rsidRPr="00620D70">
        <w:rPr>
          <w:rFonts w:ascii="Garamond" w:hAnsi="Garamond"/>
          <w:bCs/>
          <w:sz w:val="22"/>
          <w:szCs w:val="22"/>
        </w:rPr>
        <w:t>Zamawiający oświadcza, iż jest dużym przedsiębiorcą w rozumieniu art. 4 pkt 6 w zw. z art. 4 c ustawy z dnia 8 marca 2013 r. o przeciwdziałaniu nadmiernym opóźnieniom w transakcjach handlowych (t.j. Dz.U. z 2023 r. poz. 1790).</w:t>
      </w:r>
    </w:p>
    <w:p w14:paraId="34DAB5C4" w14:textId="6B695BAC" w:rsidR="00F5388F" w:rsidRPr="00620D70" w:rsidRDefault="00F5388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Garamond" w:eastAsia="Calibri" w:hAnsi="Garamond"/>
          <w:b/>
          <w:bCs/>
          <w:sz w:val="22"/>
          <w:szCs w:val="22"/>
          <w:shd w:val="clear" w:color="auto" w:fill="FFFFFF"/>
        </w:rPr>
      </w:pPr>
      <w:r w:rsidRPr="00620D70">
        <w:rPr>
          <w:rFonts w:ascii="Garamond" w:eastAsia="Calibri" w:hAnsi="Garamond"/>
          <w:b/>
          <w:bCs/>
          <w:sz w:val="22"/>
          <w:szCs w:val="22"/>
          <w:shd w:val="clear" w:color="auto" w:fill="FFFFFF"/>
        </w:rPr>
        <w:t>§</w:t>
      </w:r>
      <w:r w:rsidR="00DF4E81" w:rsidRPr="00620D70">
        <w:rPr>
          <w:rFonts w:ascii="Garamond" w:eastAsia="Calibri" w:hAnsi="Garamond"/>
          <w:b/>
          <w:bCs/>
          <w:sz w:val="22"/>
          <w:szCs w:val="22"/>
          <w:shd w:val="clear" w:color="auto" w:fill="FFFFFF"/>
        </w:rPr>
        <w:t xml:space="preserve"> 6</w:t>
      </w:r>
    </w:p>
    <w:p w14:paraId="74D27F50" w14:textId="463D910B" w:rsidR="00DF4E81" w:rsidRPr="00620D70" w:rsidRDefault="00DF4E81" w:rsidP="00E72DEC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</w:pP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Wykonawca nie może bez zgody Zamawiającego powierzyć wykonania umowy innej osobie lub jednostce.</w:t>
      </w:r>
    </w:p>
    <w:p w14:paraId="5A60F394" w14:textId="77777777" w:rsidR="00DF4E81" w:rsidRPr="00620D70" w:rsidRDefault="00DF4E81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rPr>
          <w:rFonts w:ascii="Garamond" w:eastAsia="Calibri" w:hAnsi="Garamond"/>
          <w:b/>
          <w:bCs/>
          <w:sz w:val="22"/>
          <w:szCs w:val="22"/>
          <w:shd w:val="clear" w:color="auto" w:fill="FFFFFF"/>
          <w:lang w:bidi="pl-PL"/>
        </w:rPr>
      </w:pPr>
    </w:p>
    <w:p w14:paraId="0AFD806A" w14:textId="77777777" w:rsidR="00DF4E81" w:rsidRPr="00620D70" w:rsidRDefault="00F5388F" w:rsidP="00E72DEC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center"/>
        <w:rPr>
          <w:rFonts w:ascii="Garamond" w:eastAsia="Calibri" w:hAnsi="Garamond"/>
          <w:b/>
          <w:bCs/>
          <w:sz w:val="22"/>
          <w:szCs w:val="22"/>
          <w:shd w:val="clear" w:color="auto" w:fill="FFFFFF"/>
          <w:lang w:bidi="pl-PL"/>
        </w:rPr>
      </w:pPr>
      <w:r w:rsidRPr="00620D70">
        <w:rPr>
          <w:rFonts w:ascii="Garamond" w:eastAsia="Calibri" w:hAnsi="Garamond"/>
          <w:b/>
          <w:bCs/>
          <w:sz w:val="22"/>
          <w:szCs w:val="22"/>
          <w:shd w:val="clear" w:color="auto" w:fill="FFFFFF"/>
          <w:lang w:bidi="pl-PL"/>
        </w:rPr>
        <w:t>§</w:t>
      </w:r>
      <w:r w:rsidR="00DF4E81" w:rsidRPr="00620D70">
        <w:rPr>
          <w:rFonts w:ascii="Garamond" w:eastAsia="Calibri" w:hAnsi="Garamond"/>
          <w:b/>
          <w:bCs/>
          <w:sz w:val="22"/>
          <w:szCs w:val="22"/>
          <w:shd w:val="clear" w:color="auto" w:fill="FFFFFF"/>
          <w:lang w:bidi="pl-PL"/>
        </w:rPr>
        <w:t xml:space="preserve"> 7</w:t>
      </w:r>
    </w:p>
    <w:p w14:paraId="1A6018C2" w14:textId="6C2B927A" w:rsidR="00DF4E81" w:rsidRPr="00E72DEC" w:rsidRDefault="00DF4E81" w:rsidP="00E72DEC">
      <w:pPr>
        <w:pStyle w:val="Akapitzlist"/>
        <w:widowControl w:val="0"/>
        <w:numPr>
          <w:ilvl w:val="0"/>
          <w:numId w:val="45"/>
        </w:numPr>
        <w:autoSpaceDE w:val="0"/>
        <w:autoSpaceDN w:val="0"/>
        <w:adjustRightInd w:val="0"/>
        <w:spacing w:before="0" w:after="0" w:line="276" w:lineRule="auto"/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</w:pPr>
      <w:r w:rsidRPr="00E72DEC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Zamawiający ma prawo do nałożenia na </w:t>
      </w:r>
      <w:r w:rsidR="005D7171" w:rsidRPr="00E72DEC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Wykonawcę </w:t>
      </w:r>
      <w:r w:rsidRPr="00E72DEC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kar umownych w przypadku:</w:t>
      </w:r>
    </w:p>
    <w:p w14:paraId="5E717E59" w14:textId="7398BB07" w:rsidR="00DF4E81" w:rsidRPr="00620D70" w:rsidRDefault="00DF4E81" w:rsidP="00E72DEC">
      <w:pPr>
        <w:pStyle w:val="Akapitzlist"/>
        <w:widowControl w:val="0"/>
        <w:numPr>
          <w:ilvl w:val="0"/>
          <w:numId w:val="46"/>
        </w:numPr>
        <w:autoSpaceDE w:val="0"/>
        <w:autoSpaceDN w:val="0"/>
        <w:adjustRightInd w:val="0"/>
        <w:spacing w:before="0" w:after="0" w:line="276" w:lineRule="auto"/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</w:pP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niedotrzymania terminu, dostawy i montażu przedmiotu umowy, określonego w § 2 ust.</w:t>
      </w:r>
      <w:r w:rsidR="005D7171"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1 </w:t>
      </w: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niniejszej umowy w wysokości 0,</w:t>
      </w:r>
      <w:r w:rsidR="00DA0B2B"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5</w:t>
      </w: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 % </w:t>
      </w:r>
      <w:r w:rsidR="005D7171"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wartości umowy brutto określonej w § 4 ust.2., </w:t>
      </w: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za</w:t>
      </w:r>
      <w:r w:rsidR="00EC466F"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 </w:t>
      </w: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każdy roboczy dzień opóźnienia;</w:t>
      </w:r>
    </w:p>
    <w:p w14:paraId="4B73D52A" w14:textId="0CBE1A51" w:rsidR="00DF4E81" w:rsidRPr="00620D70" w:rsidRDefault="00DF4E81" w:rsidP="00E72DEC">
      <w:pPr>
        <w:pStyle w:val="Akapitzlist"/>
        <w:widowControl w:val="0"/>
        <w:numPr>
          <w:ilvl w:val="0"/>
          <w:numId w:val="46"/>
        </w:numPr>
        <w:autoSpaceDE w:val="0"/>
        <w:autoSpaceDN w:val="0"/>
        <w:adjustRightInd w:val="0"/>
        <w:spacing w:before="0" w:after="0" w:line="276" w:lineRule="auto"/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</w:pP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odstąpienia od umowy przez Wykonawcę lub Zamawiającego z przyczyn leżących po</w:t>
      </w:r>
      <w:r w:rsidR="005D7171"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 </w:t>
      </w: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stronie </w:t>
      </w: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lastRenderedPageBreak/>
        <w:t xml:space="preserve">Wykonawcy w wysokości 5% </w:t>
      </w:r>
      <w:bookmarkStart w:id="4" w:name="_Hlk227675226"/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wartości umowy brutto określonej w § 4 ust.</w:t>
      </w:r>
      <w:r w:rsidR="005D7171"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 </w:t>
      </w: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2.</w:t>
      </w:r>
    </w:p>
    <w:bookmarkEnd w:id="4"/>
    <w:p w14:paraId="73913774" w14:textId="03521AB2" w:rsidR="00DF4E81" w:rsidRPr="00620D70" w:rsidRDefault="00DF4E81" w:rsidP="00E72DEC">
      <w:pPr>
        <w:pStyle w:val="Akapitzlist"/>
        <w:widowControl w:val="0"/>
        <w:numPr>
          <w:ilvl w:val="0"/>
          <w:numId w:val="45"/>
        </w:numPr>
        <w:autoSpaceDE w:val="0"/>
        <w:autoSpaceDN w:val="0"/>
        <w:adjustRightInd w:val="0"/>
        <w:spacing w:before="0" w:after="0" w:line="276" w:lineRule="auto"/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</w:pP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W przypadku, gdy szkoda przewyższa wysokość zastrzeżonych kar umownych, Zamawiający ma</w:t>
      </w:r>
      <w:r w:rsidR="00EC466F"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 xml:space="preserve"> </w:t>
      </w: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prawo żądać odszkodowania uzupełniającego na zasadach ogólnych.</w:t>
      </w:r>
    </w:p>
    <w:p w14:paraId="48A8A435" w14:textId="7FD6D86E" w:rsidR="00EC466F" w:rsidRPr="00620D70" w:rsidRDefault="00DF4E81" w:rsidP="00E72DEC">
      <w:pPr>
        <w:pStyle w:val="Akapitzlist"/>
        <w:widowControl w:val="0"/>
        <w:numPr>
          <w:ilvl w:val="0"/>
          <w:numId w:val="45"/>
        </w:numPr>
        <w:autoSpaceDE w:val="0"/>
        <w:autoSpaceDN w:val="0"/>
        <w:adjustRightInd w:val="0"/>
        <w:spacing w:before="0" w:after="0" w:line="276" w:lineRule="auto"/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</w:pP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bidi="pl-PL"/>
        </w:rPr>
        <w:t>Wykonawca wyraża zgodę na potrącanie kar umownych z należnego mu wynagrodzenia.</w:t>
      </w:r>
    </w:p>
    <w:p w14:paraId="19B89D7C" w14:textId="77777777" w:rsidR="00EC466F" w:rsidRPr="00620D70" w:rsidRDefault="00EC466F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rPr>
          <w:rFonts w:ascii="Garamond" w:eastAsia="Calibri" w:hAnsi="Garamond"/>
          <w:b/>
          <w:bCs/>
          <w:sz w:val="22"/>
          <w:szCs w:val="22"/>
          <w:shd w:val="clear" w:color="auto" w:fill="FFFFFF"/>
          <w:lang w:bidi="pl-PL"/>
        </w:rPr>
      </w:pPr>
    </w:p>
    <w:p w14:paraId="58826810" w14:textId="39D4F642" w:rsidR="00F5388F" w:rsidRPr="00620D70" w:rsidRDefault="00F5388F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center"/>
        <w:rPr>
          <w:rFonts w:ascii="Garamond" w:eastAsia="Calibri" w:hAnsi="Garamond"/>
          <w:b/>
          <w:bCs/>
          <w:sz w:val="22"/>
          <w:szCs w:val="22"/>
          <w:shd w:val="clear" w:color="auto" w:fill="FFFFFF"/>
          <w:lang w:bidi="pl-PL"/>
        </w:rPr>
      </w:pPr>
      <w:r w:rsidRPr="00620D70">
        <w:rPr>
          <w:rFonts w:ascii="Garamond" w:eastAsia="Calibri" w:hAnsi="Garamond"/>
          <w:b/>
          <w:bCs/>
          <w:sz w:val="22"/>
          <w:szCs w:val="22"/>
          <w:shd w:val="clear" w:color="auto" w:fill="FFFFFF"/>
          <w:lang w:bidi="pl-PL"/>
        </w:rPr>
        <w:t>§</w:t>
      </w:r>
      <w:r w:rsidR="00EC466F" w:rsidRPr="00620D70">
        <w:rPr>
          <w:rFonts w:ascii="Garamond" w:eastAsia="Calibri" w:hAnsi="Garamond"/>
          <w:b/>
          <w:bCs/>
          <w:sz w:val="22"/>
          <w:szCs w:val="22"/>
          <w:shd w:val="clear" w:color="auto" w:fill="FFFFFF"/>
          <w:lang w:bidi="pl-PL"/>
        </w:rPr>
        <w:t xml:space="preserve"> 8</w:t>
      </w:r>
    </w:p>
    <w:p w14:paraId="5A40BDD2" w14:textId="5D23B27A" w:rsidR="00EC466F" w:rsidRPr="00620D70" w:rsidRDefault="005D7171" w:rsidP="00E72DEC">
      <w:pPr>
        <w:spacing w:line="276" w:lineRule="auto"/>
        <w:jc w:val="both"/>
        <w:rPr>
          <w:rFonts w:ascii="Garamond" w:eastAsia="Calibri" w:hAnsi="Garamond"/>
          <w:bCs/>
          <w:sz w:val="22"/>
          <w:szCs w:val="22"/>
          <w:shd w:val="clear" w:color="auto" w:fill="FFFFFF"/>
          <w:lang w:eastAsia="zh-CN" w:bidi="pl-PL"/>
        </w:rPr>
      </w:pPr>
      <w:r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eastAsia="zh-CN" w:bidi="pl-PL"/>
        </w:rPr>
        <w:t xml:space="preserve">W razie opóźnienia w wykonaniu zamówienia trwającego dłużej niż 14 dni kalendarzowych, Zamawiający ma prawo odstąpić od umowy bez potrzeby udzielenia dodatkowego terminu. </w:t>
      </w:r>
      <w:r w:rsidR="00620D70" w:rsidRPr="00620D70">
        <w:rPr>
          <w:rFonts w:ascii="Garamond" w:eastAsia="Calibri" w:hAnsi="Garamond"/>
          <w:bCs/>
          <w:sz w:val="22"/>
          <w:szCs w:val="22"/>
          <w:shd w:val="clear" w:color="auto" w:fill="FFFFFF"/>
          <w:lang w:eastAsia="zh-CN" w:bidi="pl-PL"/>
        </w:rPr>
        <w:t xml:space="preserve"> Zamawiający ma prawo do złożenia oświadczenia o wypowiedzeniu w terminie do 60 od dnia umownego terminu wykonania umowy.   </w:t>
      </w:r>
    </w:p>
    <w:p w14:paraId="69B065BC" w14:textId="77777777" w:rsidR="00DF1BDC" w:rsidRPr="00620D70" w:rsidRDefault="00DF1BDC">
      <w:pPr>
        <w:spacing w:line="276" w:lineRule="auto"/>
        <w:ind w:hanging="284"/>
        <w:jc w:val="both"/>
        <w:rPr>
          <w:rFonts w:ascii="Garamond" w:hAnsi="Garamond"/>
          <w:b/>
          <w:sz w:val="22"/>
          <w:szCs w:val="22"/>
        </w:rPr>
      </w:pPr>
    </w:p>
    <w:p w14:paraId="17E18B89" w14:textId="537925EA" w:rsidR="00731EFE" w:rsidRPr="00620D70" w:rsidRDefault="00731EFE">
      <w:pPr>
        <w:spacing w:line="276" w:lineRule="auto"/>
        <w:ind w:hanging="284"/>
        <w:jc w:val="center"/>
        <w:rPr>
          <w:rFonts w:ascii="Garamond" w:hAnsi="Garamond"/>
          <w:b/>
          <w:sz w:val="22"/>
          <w:szCs w:val="22"/>
        </w:rPr>
      </w:pPr>
      <w:r w:rsidRPr="00620D70">
        <w:rPr>
          <w:rFonts w:ascii="Garamond" w:hAnsi="Garamond"/>
          <w:b/>
          <w:sz w:val="22"/>
          <w:szCs w:val="22"/>
        </w:rPr>
        <w:t xml:space="preserve">§ </w:t>
      </w:r>
      <w:r w:rsidR="00EC466F" w:rsidRPr="00620D70">
        <w:rPr>
          <w:rFonts w:ascii="Garamond" w:hAnsi="Garamond"/>
          <w:b/>
          <w:sz w:val="22"/>
          <w:szCs w:val="22"/>
        </w:rPr>
        <w:t>9</w:t>
      </w:r>
    </w:p>
    <w:p w14:paraId="42B2D538" w14:textId="5907ECB3" w:rsidR="00731EFE" w:rsidRPr="00E72DEC" w:rsidRDefault="00731EFE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jc w:val="both"/>
        <w:rPr>
          <w:rFonts w:ascii="Garamond" w:hAnsi="Garamond"/>
          <w:b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 xml:space="preserve">Przedstawicielem Zamawiającego odpowiedzialnego za realizację zamówienia jest </w:t>
      </w:r>
      <w:r w:rsidR="000E3FF4" w:rsidRPr="00620D70">
        <w:rPr>
          <w:rFonts w:ascii="Garamond" w:hAnsi="Garamond"/>
          <w:sz w:val="22"/>
          <w:szCs w:val="22"/>
        </w:rPr>
        <w:t>…………….</w:t>
      </w:r>
    </w:p>
    <w:p w14:paraId="61AAA600" w14:textId="2251E40B" w:rsidR="00731EFE" w:rsidRPr="00E72DEC" w:rsidRDefault="00731EFE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jc w:val="both"/>
        <w:rPr>
          <w:rStyle w:val="contentpasted0"/>
          <w:rFonts w:ascii="Garamond" w:hAnsi="Garamond"/>
          <w:b/>
          <w:sz w:val="22"/>
          <w:szCs w:val="22"/>
        </w:rPr>
      </w:pPr>
      <w:bookmarkStart w:id="5" w:name="_Hlk115425150"/>
      <w:r w:rsidRPr="00620D70">
        <w:rPr>
          <w:rFonts w:ascii="Garamond" w:hAnsi="Garamond"/>
          <w:sz w:val="22"/>
          <w:szCs w:val="22"/>
        </w:rPr>
        <w:t xml:space="preserve">Przedstawicielem Wykonawcy odpowiadającym za realizację </w:t>
      </w:r>
      <w:r w:rsidR="0022526B" w:rsidRPr="00620D70">
        <w:rPr>
          <w:rFonts w:ascii="Garamond" w:hAnsi="Garamond"/>
          <w:sz w:val="22"/>
          <w:szCs w:val="22"/>
        </w:rPr>
        <w:t>zamówienia</w:t>
      </w:r>
      <w:bookmarkEnd w:id="5"/>
      <w:r w:rsidR="0022526B" w:rsidRPr="00620D70">
        <w:rPr>
          <w:rFonts w:ascii="Garamond" w:hAnsi="Garamond"/>
          <w:sz w:val="22"/>
          <w:szCs w:val="22"/>
        </w:rPr>
        <w:t xml:space="preserve"> jest </w:t>
      </w:r>
      <w:r w:rsidR="000E3FF4" w:rsidRPr="00620D70">
        <w:rPr>
          <w:rStyle w:val="contentpasted0"/>
          <w:rFonts w:ascii="Garamond" w:hAnsi="Garamond"/>
          <w:sz w:val="22"/>
          <w:szCs w:val="22"/>
        </w:rPr>
        <w:t>……………..</w:t>
      </w:r>
      <w:r w:rsidR="008562CE" w:rsidRPr="00620D70">
        <w:rPr>
          <w:rStyle w:val="contentpasted0"/>
          <w:rFonts w:ascii="Garamond" w:hAnsi="Garamond"/>
          <w:sz w:val="22"/>
          <w:szCs w:val="22"/>
        </w:rPr>
        <w:t>.</w:t>
      </w:r>
    </w:p>
    <w:p w14:paraId="7A1AC857" w14:textId="11D21874" w:rsidR="00F77639" w:rsidRPr="00620D70" w:rsidRDefault="00F77639" w:rsidP="00E72DEC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jc w:val="both"/>
        <w:rPr>
          <w:rFonts w:ascii="Garamond" w:hAnsi="Garamond"/>
          <w:b/>
          <w:sz w:val="22"/>
          <w:szCs w:val="22"/>
        </w:rPr>
      </w:pPr>
      <w:r w:rsidRPr="00620D70">
        <w:rPr>
          <w:rFonts w:ascii="Garamond" w:hAnsi="Garamond"/>
          <w:sz w:val="22"/>
          <w:szCs w:val="22"/>
        </w:rPr>
        <w:t>Osoby wskazane w ust. 1 i 2 są upoważnione do podejmowania decyzji w imieniu Stron we wszystkich sprawach dotyczących realizacji umowy, w tym do podpisywania odpowiednich Protokołów Odbioru</w:t>
      </w:r>
      <w:r w:rsidRPr="00620D70">
        <w:rPr>
          <w:rFonts w:ascii="Garamond" w:hAnsi="Garamond"/>
          <w:b/>
          <w:sz w:val="22"/>
          <w:szCs w:val="22"/>
        </w:rPr>
        <w:t>.</w:t>
      </w:r>
    </w:p>
    <w:p w14:paraId="387AB782" w14:textId="77777777" w:rsidR="00620D70" w:rsidRPr="00E72DEC" w:rsidRDefault="00620D7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Garamond" w:hAnsi="Garamond"/>
          <w:b/>
          <w:bCs/>
          <w:sz w:val="22"/>
          <w:szCs w:val="22"/>
          <w:shd w:val="clear" w:color="auto" w:fill="FFFFFF"/>
        </w:rPr>
      </w:pPr>
    </w:p>
    <w:p w14:paraId="3BEF78B6" w14:textId="7F3597C5" w:rsidR="00620D70" w:rsidRPr="00E72DEC" w:rsidRDefault="00620D7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Garamond" w:hAnsi="Garamond"/>
          <w:b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/>
          <w:bCs/>
          <w:sz w:val="22"/>
          <w:szCs w:val="22"/>
          <w:shd w:val="clear" w:color="auto" w:fill="FFFFFF"/>
        </w:rPr>
        <w:t>§10</w:t>
      </w:r>
    </w:p>
    <w:p w14:paraId="6CF6B867" w14:textId="77777777" w:rsidR="00620D70" w:rsidRPr="00E72DEC" w:rsidRDefault="00620D70" w:rsidP="00E72DEC">
      <w:pPr>
        <w:widowControl w:val="0"/>
        <w:numPr>
          <w:ilvl w:val="0"/>
          <w:numId w:val="47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Wszelkie zmiany warunków Umowy mogą nastąpić za zgodą Stron wyrażoną na piśmie – w formie aneksu do Umowy, pod rygorem nieważności.</w:t>
      </w:r>
    </w:p>
    <w:p w14:paraId="500D42E6" w14:textId="77777777" w:rsidR="00620D70" w:rsidRPr="00E72DEC" w:rsidRDefault="00620D70" w:rsidP="00E72DEC">
      <w:pPr>
        <w:widowControl w:val="0"/>
        <w:numPr>
          <w:ilvl w:val="0"/>
          <w:numId w:val="47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Zakazuje się istotnych zmian postanowień niniejszej Umowy w stosunku do treści Oferty, na podstawie której dokonano wyboru Wykonawcy, za wyjątkiem przypadków opisanych w ust. 3-4 poniżej, a także zmian stawek podatku VAT.</w:t>
      </w:r>
    </w:p>
    <w:p w14:paraId="27CC5895" w14:textId="77777777" w:rsidR="00620D70" w:rsidRPr="00E72DEC" w:rsidRDefault="00620D70" w:rsidP="00E72DEC">
      <w:pPr>
        <w:widowControl w:val="0"/>
        <w:numPr>
          <w:ilvl w:val="0"/>
          <w:numId w:val="47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Zmiana sposobu realizacji Umowy możliwa jest w przypadku zmiany przepisów prawa, opublikowanej w Dzienniku Urzędowym Unii Europejskiej, Dzienniku Ustaw, Monitorze Polskim lub Dzienniku Urzędowym odpowiedniego ministra;</w:t>
      </w:r>
    </w:p>
    <w:p w14:paraId="656F1C9A" w14:textId="77777777" w:rsidR="00620D70" w:rsidRPr="00E72DEC" w:rsidRDefault="00620D70" w:rsidP="00E72DEC">
      <w:pPr>
        <w:widowControl w:val="0"/>
        <w:numPr>
          <w:ilvl w:val="0"/>
          <w:numId w:val="47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Zmiana terminu realizacji Umowy możliwa jest w przypadku zmiany potrzeb wynikających ze specyfiki działalności Zamawiającego;</w:t>
      </w:r>
    </w:p>
    <w:p w14:paraId="72A91CEE" w14:textId="77777777" w:rsidR="00620D70" w:rsidRPr="00E72DEC" w:rsidRDefault="00620D70" w:rsidP="00E72DEC">
      <w:pPr>
        <w:numPr>
          <w:ilvl w:val="0"/>
          <w:numId w:val="47"/>
        </w:numPr>
        <w:tabs>
          <w:tab w:val="clear" w:pos="0"/>
          <w:tab w:val="num" w:pos="360"/>
        </w:tabs>
        <w:spacing w:line="276" w:lineRule="auto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Warunkiem dokonania zmian, o których mowa powyżej jest:</w:t>
      </w:r>
    </w:p>
    <w:p w14:paraId="5CC7C042" w14:textId="77777777" w:rsidR="00620D70" w:rsidRPr="00E72DEC" w:rsidRDefault="00620D70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niezwłocznie zawiadomienie strony o zaistniałej okoliczności oraz złożenie na piśmie wniosku zawierającego:</w:t>
      </w:r>
    </w:p>
    <w:p w14:paraId="76279018" w14:textId="77777777" w:rsidR="00620D70" w:rsidRPr="00E72DEC" w:rsidRDefault="00620D70">
      <w:pPr>
        <w:pStyle w:val="Akapitzlist"/>
        <w:widowControl w:val="0"/>
        <w:numPr>
          <w:ilvl w:val="0"/>
          <w:numId w:val="48"/>
        </w:numPr>
        <w:autoSpaceDE w:val="0"/>
        <w:autoSpaceDN w:val="0"/>
        <w:adjustRightInd w:val="0"/>
        <w:spacing w:before="0" w:after="0" w:line="276" w:lineRule="auto"/>
        <w:rPr>
          <w:rFonts w:ascii="Garamond" w:eastAsia="Calibri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eastAsia="Calibri" w:hAnsi="Garamond"/>
          <w:bCs/>
          <w:sz w:val="22"/>
          <w:szCs w:val="22"/>
          <w:shd w:val="clear" w:color="auto" w:fill="FFFFFF"/>
        </w:rPr>
        <w:t>opis i wyjaśnienie okoliczności, której zmiana dotyczy;</w:t>
      </w:r>
    </w:p>
    <w:p w14:paraId="66CFED0A" w14:textId="77777777" w:rsidR="00620D70" w:rsidRPr="00E72DEC" w:rsidRDefault="00620D70">
      <w:pPr>
        <w:pStyle w:val="Akapitzlist"/>
        <w:widowControl w:val="0"/>
        <w:numPr>
          <w:ilvl w:val="0"/>
          <w:numId w:val="48"/>
        </w:numPr>
        <w:autoSpaceDE w:val="0"/>
        <w:autoSpaceDN w:val="0"/>
        <w:adjustRightInd w:val="0"/>
        <w:spacing w:before="0" w:after="0" w:line="276" w:lineRule="auto"/>
        <w:rPr>
          <w:rFonts w:ascii="Garamond" w:eastAsia="Calibri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eastAsia="Calibri" w:hAnsi="Garamond"/>
          <w:bCs/>
          <w:sz w:val="22"/>
          <w:szCs w:val="22"/>
          <w:shd w:val="clear" w:color="auto" w:fill="FFFFFF"/>
        </w:rPr>
        <w:t>propozycję zmiany</w:t>
      </w:r>
    </w:p>
    <w:p w14:paraId="51C59071" w14:textId="77777777" w:rsidR="00620D70" w:rsidRPr="00E72DEC" w:rsidRDefault="00620D70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ocena przez Zamawiającego proponowanych zmian;</w:t>
      </w:r>
    </w:p>
    <w:p w14:paraId="234329E7" w14:textId="77777777" w:rsidR="00620D70" w:rsidRPr="00E72DEC" w:rsidRDefault="00620D70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podpisanie aneksu do umowy.</w:t>
      </w:r>
    </w:p>
    <w:p w14:paraId="62AB3724" w14:textId="77777777" w:rsidR="00620D70" w:rsidRPr="00E72DEC" w:rsidRDefault="00620D70" w:rsidP="00E72DEC">
      <w:pPr>
        <w:widowControl w:val="0"/>
        <w:numPr>
          <w:ilvl w:val="0"/>
          <w:numId w:val="47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 xml:space="preserve">Przewidziane powyżej zmiany Umowy stanowią katalog możliwy do wprowadzenia, jednak nie stanowią zobowiązania Zamawiającego do ich wprowadzenia. </w:t>
      </w:r>
    </w:p>
    <w:p w14:paraId="5D6F5112" w14:textId="77777777" w:rsidR="00620D70" w:rsidRPr="00E72DEC" w:rsidRDefault="00620D70">
      <w:pPr>
        <w:spacing w:line="276" w:lineRule="auto"/>
        <w:jc w:val="center"/>
        <w:rPr>
          <w:rFonts w:ascii="Garamond" w:eastAsia="Calibri" w:hAnsi="Garamond"/>
          <w:b/>
          <w:bCs/>
          <w:sz w:val="22"/>
          <w:szCs w:val="22"/>
          <w:lang w:eastAsia="en-US"/>
        </w:rPr>
      </w:pPr>
    </w:p>
    <w:p w14:paraId="1285F616" w14:textId="6228CB7C" w:rsidR="00620D70" w:rsidRPr="00E72DEC" w:rsidRDefault="00620D70">
      <w:pPr>
        <w:spacing w:line="276" w:lineRule="auto"/>
        <w:jc w:val="center"/>
        <w:rPr>
          <w:rFonts w:ascii="Garamond" w:eastAsia="Calibri" w:hAnsi="Garamond"/>
          <w:b/>
          <w:bCs/>
          <w:sz w:val="22"/>
          <w:szCs w:val="22"/>
          <w:lang w:eastAsia="en-US"/>
        </w:rPr>
      </w:pPr>
      <w:r w:rsidRPr="00E72DEC">
        <w:rPr>
          <w:rFonts w:ascii="Garamond" w:eastAsia="Calibri" w:hAnsi="Garamond"/>
          <w:b/>
          <w:bCs/>
          <w:sz w:val="22"/>
          <w:szCs w:val="22"/>
          <w:lang w:eastAsia="en-US"/>
        </w:rPr>
        <w:t xml:space="preserve">§ 11 </w:t>
      </w:r>
    </w:p>
    <w:p w14:paraId="4A66C3D8" w14:textId="77777777" w:rsidR="00620D70" w:rsidRPr="00E72DEC" w:rsidRDefault="00620D70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Garamond" w:eastAsia="Courier New" w:hAnsi="Garamond"/>
          <w:sz w:val="22"/>
          <w:szCs w:val="22"/>
        </w:rPr>
      </w:pPr>
      <w:r w:rsidRPr="00E72DEC">
        <w:rPr>
          <w:rFonts w:ascii="Garamond" w:eastAsia="Courier New" w:hAnsi="Garamond"/>
          <w:sz w:val="22"/>
          <w:szCs w:val="22"/>
        </w:rPr>
        <w:t xml:space="preserve">Wykonawca pozostaje administratorem danych osobowych przetwarzanych w związku z wykonaniem niniejszej Umowy. Wykonawca zobowiązuje się przetwarzać dane osobowe zgodnie z prawem, w tym zwłaszcza zobowiązuje się do: </w:t>
      </w:r>
    </w:p>
    <w:p w14:paraId="63741992" w14:textId="77777777" w:rsidR="00620D70" w:rsidRPr="00E72DEC" w:rsidRDefault="00620D70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Garamond" w:eastAsia="Courier New" w:hAnsi="Garamond"/>
          <w:sz w:val="22"/>
          <w:szCs w:val="22"/>
        </w:rPr>
      </w:pPr>
      <w:r w:rsidRPr="00E72DEC">
        <w:rPr>
          <w:rFonts w:ascii="Garamond" w:eastAsia="Courier New" w:hAnsi="Garamond"/>
          <w:sz w:val="22"/>
          <w:szCs w:val="22"/>
        </w:rPr>
        <w:t xml:space="preserve">stosowania środków technicznych i organizacyjnych, które zapewniają ochronę danych osobowych przetwarzanych w związku z realizacją Umowy, mają na względzie zabezpieczenia tych danych przed ich przypadkowym udostępnieniem osobom nieupoważnionym, utratą, uszkodzeniem, zmianą lub zniszczeniem, jak i inną ingerencją przez osobę nieupoważnioną oraz podjęcia wszelkich innych środków przewidzianych przepisami prawa, w tym w szczególności przepisami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E72DEC">
        <w:rPr>
          <w:rFonts w:ascii="Garamond" w:eastAsia="Courier New" w:hAnsi="Garamond"/>
          <w:sz w:val="22"/>
          <w:szCs w:val="22"/>
        </w:rPr>
        <w:lastRenderedPageBreak/>
        <w:t xml:space="preserve">rozporządzenie o ochronie danych) (Dz. U. UE. L. z 2016 r. Nr 119, str. 1 z późn. zm.- dalej jako RODO); </w:t>
      </w:r>
    </w:p>
    <w:p w14:paraId="7805E9A6" w14:textId="77777777" w:rsidR="00620D70" w:rsidRPr="00E72DEC" w:rsidRDefault="00620D70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Garamond" w:eastAsia="Courier New" w:hAnsi="Garamond"/>
          <w:sz w:val="22"/>
          <w:szCs w:val="22"/>
        </w:rPr>
      </w:pPr>
      <w:r w:rsidRPr="00E72DEC">
        <w:rPr>
          <w:rFonts w:ascii="Garamond" w:eastAsia="Courier New" w:hAnsi="Garamond"/>
          <w:sz w:val="22"/>
          <w:szCs w:val="22"/>
        </w:rPr>
        <w:t xml:space="preserve">dopuszczenia do przetwarzania danych osobowych wyłącznie osób należycie upoważnionych i zobowiązanych do zachowania poufności tych danych, udzielania indywidualnych upoważnień do przetwarzania danych osobowych oraz prowadzenia ewidencji tych osób; </w:t>
      </w:r>
    </w:p>
    <w:p w14:paraId="15E18FED" w14:textId="77777777" w:rsidR="00620D70" w:rsidRPr="00E72DEC" w:rsidRDefault="00620D70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Garamond" w:eastAsia="Courier New" w:hAnsi="Garamond"/>
          <w:sz w:val="22"/>
          <w:szCs w:val="22"/>
        </w:rPr>
      </w:pPr>
      <w:r w:rsidRPr="00E72DEC">
        <w:rPr>
          <w:rFonts w:ascii="Garamond" w:eastAsia="Courier New" w:hAnsi="Garamond"/>
          <w:sz w:val="22"/>
          <w:szCs w:val="22"/>
        </w:rPr>
        <w:t>prowadzenia dokumentacji w szczególności dokumentującej i opisującej sposób przetwarzania danych osobowych oraz zastosowane środki bezpieczeństwa danych osobowych;</w:t>
      </w:r>
    </w:p>
    <w:p w14:paraId="095B2C13" w14:textId="77777777" w:rsidR="00620D70" w:rsidRPr="00E72DEC" w:rsidRDefault="00620D70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Garamond" w:eastAsia="Courier New" w:hAnsi="Garamond"/>
          <w:sz w:val="22"/>
          <w:szCs w:val="22"/>
        </w:rPr>
      </w:pPr>
      <w:r w:rsidRPr="00E72DEC">
        <w:rPr>
          <w:rFonts w:ascii="Garamond" w:eastAsia="Courier New" w:hAnsi="Garamond"/>
          <w:sz w:val="22"/>
          <w:szCs w:val="22"/>
        </w:rPr>
        <w:t xml:space="preserve">wdrażania odpowiednich środków technicznych i organizacyjnych zapewniających zgodność przetwarzania danych osobowych z przepisami prawa oraz możliwość kontroli przetwarzania danych osobowych; </w:t>
      </w:r>
    </w:p>
    <w:p w14:paraId="09B6987E" w14:textId="77777777" w:rsidR="00620D70" w:rsidRPr="00E72DEC" w:rsidRDefault="00620D70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Garamond" w:eastAsia="Courier New" w:hAnsi="Garamond"/>
          <w:sz w:val="22"/>
          <w:szCs w:val="22"/>
        </w:rPr>
      </w:pPr>
      <w:r w:rsidRPr="00E72DEC">
        <w:rPr>
          <w:rFonts w:ascii="Garamond" w:eastAsia="Courier New" w:hAnsi="Garamond"/>
          <w:sz w:val="22"/>
          <w:szCs w:val="22"/>
        </w:rPr>
        <w:t xml:space="preserve">odbieranie odpowiednich i wymaganych przepisami prawa zgód i oświadczeń od osób, których dane osobowe są przez Wykonawcę przetwarzane w związku z realizacją Umowy oraz wykonanie obowiązków informacyjnych, o których mowa w art. 13 i 14 RODO; </w:t>
      </w:r>
    </w:p>
    <w:p w14:paraId="3D04C71B" w14:textId="77777777" w:rsidR="00620D70" w:rsidRPr="00E72DEC" w:rsidRDefault="00620D70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Garamond" w:eastAsia="Courier New" w:hAnsi="Garamond"/>
          <w:sz w:val="22"/>
          <w:szCs w:val="22"/>
        </w:rPr>
      </w:pPr>
      <w:r w:rsidRPr="00E72DEC">
        <w:rPr>
          <w:rFonts w:ascii="Garamond" w:eastAsia="Courier New" w:hAnsi="Garamond"/>
          <w:sz w:val="22"/>
          <w:szCs w:val="22"/>
        </w:rPr>
        <w:t xml:space="preserve">dostosowania zasad przetwarzania danych osobowych do obowiązujących przepisów w przypadku ich zmiany; </w:t>
      </w:r>
    </w:p>
    <w:p w14:paraId="7B572C86" w14:textId="77777777" w:rsidR="00620D70" w:rsidRPr="00E72DEC" w:rsidRDefault="00620D70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Garamond" w:eastAsia="Courier New" w:hAnsi="Garamond"/>
          <w:sz w:val="22"/>
          <w:szCs w:val="22"/>
        </w:rPr>
      </w:pPr>
      <w:r w:rsidRPr="00E72DEC">
        <w:rPr>
          <w:rFonts w:ascii="Garamond" w:eastAsia="Courier New" w:hAnsi="Garamond"/>
          <w:sz w:val="22"/>
          <w:szCs w:val="22"/>
        </w:rPr>
        <w:t xml:space="preserve">uzyskania zgody Zamawiającego przed powierzeniem przetwarzania danych osobowych przez podmiot trzeci, których przetwarzanie pozostaje w związku z realizacja Umowy. </w:t>
      </w:r>
    </w:p>
    <w:p w14:paraId="5A540917" w14:textId="0435DC03" w:rsidR="00620D70" w:rsidRPr="00E72DEC" w:rsidRDefault="00620D70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E72DEC">
        <w:rPr>
          <w:rFonts w:ascii="Garamond" w:hAnsi="Garamond"/>
          <w:b/>
          <w:bCs/>
          <w:sz w:val="22"/>
          <w:szCs w:val="22"/>
        </w:rPr>
        <w:t xml:space="preserve">§ 12 </w:t>
      </w:r>
    </w:p>
    <w:p w14:paraId="64ED8D4C" w14:textId="1BC2B64C" w:rsidR="00620D70" w:rsidRPr="00E72DEC" w:rsidRDefault="00620D70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W zakresie nieuregulowanym w umowie znajdują zastosowanie przepisy Kodeksu cywilnego.</w:t>
      </w:r>
    </w:p>
    <w:p w14:paraId="08528391" w14:textId="77777777" w:rsidR="00620D70" w:rsidRPr="00E72DEC" w:rsidRDefault="00620D70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 xml:space="preserve">Wszelkie zmiany umowy wymagają formy pisemnej w postaci aneksu pod rygorem nieważności. </w:t>
      </w:r>
    </w:p>
    <w:p w14:paraId="608DF4D1" w14:textId="77777777" w:rsidR="00620D70" w:rsidRPr="00E72DEC" w:rsidRDefault="00620D70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Strony Umowy oświadczają że wszystkie ewentualne sporne sprawy będą starały się rozstrzygać we własnym zakresie i dopiero gdy nie będzie to możliwe, sprawy konfliktowe będą rozstrzygane przez sąd właściwy dla Zamawiającego.</w:t>
      </w:r>
    </w:p>
    <w:p w14:paraId="40F5D708" w14:textId="065119FB" w:rsidR="00620D70" w:rsidRPr="00E72DEC" w:rsidRDefault="00620D70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 xml:space="preserve">Umowa wchodzi w życie z dniem podpisania przez wszystkie strony. Strony dopuszczają możliwość zawarcia umowy w formie elektronicznej z podpisami kwalifikowanymi- w takim przypadku umowa wchodzi w życie z dniem wskazanym w komparycji umowy. </w:t>
      </w:r>
    </w:p>
    <w:p w14:paraId="32473755" w14:textId="5C206924" w:rsidR="00620D70" w:rsidRPr="00E72DEC" w:rsidRDefault="00620D70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hAnsi="Garamond"/>
          <w:bCs/>
          <w:sz w:val="22"/>
          <w:szCs w:val="22"/>
          <w:shd w:val="clear" w:color="auto" w:fill="FFFFFF"/>
        </w:rPr>
      </w:pPr>
      <w:r w:rsidRPr="00E72DEC">
        <w:rPr>
          <w:rFonts w:ascii="Garamond" w:hAnsi="Garamond"/>
          <w:bCs/>
          <w:sz w:val="22"/>
          <w:szCs w:val="22"/>
          <w:shd w:val="clear" w:color="auto" w:fill="FFFFFF"/>
        </w:rPr>
        <w:t>Integralną część umowy stanowi Szczegółowy opis przedmiotu zamówienia oraz wybrana oferta z dnia ….2026 r.</w:t>
      </w:r>
    </w:p>
    <w:p w14:paraId="71228128" w14:textId="77777777" w:rsidR="00620D70" w:rsidRPr="00E72DEC" w:rsidRDefault="00620D70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53C1CE19" w14:textId="77777777" w:rsidR="00620D70" w:rsidRPr="00E72DEC" w:rsidRDefault="00620D70">
      <w:pPr>
        <w:pStyle w:val="Style8"/>
        <w:spacing w:line="276" w:lineRule="auto"/>
        <w:rPr>
          <w:rFonts w:ascii="Garamond" w:hAnsi="Garamond"/>
          <w:sz w:val="22"/>
          <w:szCs w:val="22"/>
        </w:rPr>
      </w:pPr>
    </w:p>
    <w:p w14:paraId="4223E736" w14:textId="214611F8" w:rsidR="00620D70" w:rsidRDefault="00620D70" w:rsidP="00620D70">
      <w:pPr>
        <w:spacing w:line="276" w:lineRule="auto"/>
        <w:rPr>
          <w:rFonts w:ascii="Garamond" w:hAnsi="Garamond"/>
          <w:b/>
          <w:sz w:val="22"/>
          <w:szCs w:val="22"/>
        </w:rPr>
      </w:pPr>
      <w:r w:rsidRPr="00E72DEC">
        <w:rPr>
          <w:rFonts w:ascii="Garamond" w:hAnsi="Garamond"/>
          <w:sz w:val="22"/>
          <w:szCs w:val="22"/>
        </w:rPr>
        <w:tab/>
      </w:r>
      <w:r w:rsidRPr="00E72DEC">
        <w:rPr>
          <w:rFonts w:ascii="Garamond" w:hAnsi="Garamond"/>
          <w:b/>
          <w:sz w:val="22"/>
          <w:szCs w:val="22"/>
        </w:rPr>
        <w:t xml:space="preserve">WYKONAWCA  :   </w:t>
      </w:r>
      <w:r w:rsidRPr="00E72DEC">
        <w:rPr>
          <w:rFonts w:ascii="Garamond" w:hAnsi="Garamond"/>
          <w:b/>
          <w:sz w:val="22"/>
          <w:szCs w:val="22"/>
        </w:rPr>
        <w:tab/>
      </w:r>
      <w:r w:rsidRPr="00E72DEC">
        <w:rPr>
          <w:rFonts w:ascii="Garamond" w:hAnsi="Garamond"/>
          <w:b/>
          <w:sz w:val="22"/>
          <w:szCs w:val="22"/>
        </w:rPr>
        <w:tab/>
      </w:r>
      <w:r w:rsidRPr="00E72DEC">
        <w:rPr>
          <w:rFonts w:ascii="Garamond" w:hAnsi="Garamond"/>
          <w:b/>
          <w:sz w:val="22"/>
          <w:szCs w:val="22"/>
        </w:rPr>
        <w:tab/>
      </w:r>
      <w:r w:rsidRPr="00E72DEC">
        <w:rPr>
          <w:rFonts w:ascii="Garamond" w:hAnsi="Garamond"/>
          <w:b/>
          <w:sz w:val="22"/>
          <w:szCs w:val="22"/>
        </w:rPr>
        <w:tab/>
      </w:r>
      <w:r w:rsidRPr="00E72DEC">
        <w:rPr>
          <w:rFonts w:ascii="Garamond" w:hAnsi="Garamond"/>
          <w:b/>
          <w:sz w:val="22"/>
          <w:szCs w:val="22"/>
        </w:rPr>
        <w:tab/>
      </w:r>
      <w:r w:rsidRPr="00E72DEC">
        <w:rPr>
          <w:rFonts w:ascii="Garamond" w:hAnsi="Garamond"/>
          <w:b/>
          <w:sz w:val="22"/>
          <w:szCs w:val="22"/>
        </w:rPr>
        <w:tab/>
        <w:t>ZAMAWIAJĄCY:</w:t>
      </w:r>
    </w:p>
    <w:p w14:paraId="182C1763" w14:textId="6E89DE98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3A2D5ED0" w14:textId="799B131F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4D3989FE" w14:textId="336FA752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5D72CAA8" w14:textId="17D56F04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7210BA13" w14:textId="06BF7200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798530A7" w14:textId="05A881E3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2C8BA7D3" w14:textId="04B212A3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3E81A78B" w14:textId="0F055F68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5C29DF70" w14:textId="4D6DB08A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041A8AB5" w14:textId="0947FCCD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29B9FD0C" w14:textId="5F2D6E27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6CE7C23B" w14:textId="12133923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0683B62E" w14:textId="05F0BA9C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7F33B97A" w14:textId="7E5F701B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2E5CC681" w14:textId="3837FEBB" w:rsidR="003A3874" w:rsidRDefault="003A3874" w:rsidP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57342ACB" w14:textId="77777777" w:rsidR="003A3874" w:rsidRPr="00E72DEC" w:rsidRDefault="003A3874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5851EE1F" w14:textId="77777777" w:rsidR="00620D70" w:rsidRPr="00E72DEC" w:rsidRDefault="00620D70">
      <w:pPr>
        <w:spacing w:line="276" w:lineRule="auto"/>
        <w:rPr>
          <w:rFonts w:ascii="Garamond" w:hAnsi="Garamond"/>
          <w:b/>
          <w:sz w:val="22"/>
          <w:szCs w:val="22"/>
        </w:rPr>
      </w:pPr>
    </w:p>
    <w:p w14:paraId="4D0C6495" w14:textId="3879519B" w:rsidR="00620D70" w:rsidRPr="00E72DEC" w:rsidRDefault="00620D70">
      <w:pPr>
        <w:spacing w:line="276" w:lineRule="auto"/>
        <w:rPr>
          <w:rFonts w:ascii="Garamond" w:eastAsia="Calibri" w:hAnsi="Garamond"/>
          <w:b/>
          <w:sz w:val="22"/>
          <w:szCs w:val="22"/>
        </w:rPr>
      </w:pPr>
      <w:r w:rsidRPr="00E72DEC">
        <w:rPr>
          <w:rFonts w:ascii="Garamond" w:hAnsi="Garamond"/>
          <w:b/>
          <w:sz w:val="22"/>
          <w:szCs w:val="22"/>
        </w:rPr>
        <w:t xml:space="preserve">                                                                 </w:t>
      </w:r>
    </w:p>
    <w:p w14:paraId="274F4F98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b/>
          <w:sz w:val="22"/>
          <w:szCs w:val="22"/>
          <w:lang w:eastAsia="en-US"/>
        </w:rPr>
        <w:lastRenderedPageBreak/>
        <w:t>Załącznik nr 1 do umowy— Wzór protokołu odbioru usługi</w:t>
      </w: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;</w:t>
      </w:r>
    </w:p>
    <w:p w14:paraId="7433599F" w14:textId="77777777" w:rsidR="00360F01" w:rsidRPr="00620D70" w:rsidRDefault="00360F01">
      <w:pPr>
        <w:spacing w:line="276" w:lineRule="auto"/>
        <w:jc w:val="both"/>
        <w:rPr>
          <w:rFonts w:ascii="Garamond" w:eastAsiaTheme="minorHAnsi" w:hAnsi="Garamond" w:cstheme="minorBidi"/>
          <w:bCs/>
          <w:sz w:val="22"/>
          <w:szCs w:val="22"/>
          <w:lang w:eastAsia="en-US"/>
        </w:rPr>
      </w:pPr>
    </w:p>
    <w:p w14:paraId="28AD41C7" w14:textId="3CCBDEE9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bCs/>
          <w:sz w:val="22"/>
          <w:szCs w:val="22"/>
          <w:lang w:eastAsia="en-US"/>
        </w:rPr>
        <w:t xml:space="preserve">Numer Sprawy: ………………….   </w:t>
      </w:r>
      <w:r w:rsidRPr="00620D70">
        <w:rPr>
          <w:rFonts w:ascii="Garamond" w:eastAsiaTheme="minorHAnsi" w:hAnsi="Garamond" w:cstheme="minorBidi"/>
          <w:bCs/>
          <w:sz w:val="22"/>
          <w:szCs w:val="22"/>
          <w:lang w:eastAsia="en-US"/>
        </w:rPr>
        <w:tab/>
      </w:r>
      <w:r w:rsidRPr="00620D70">
        <w:rPr>
          <w:rFonts w:ascii="Garamond" w:eastAsiaTheme="minorHAnsi" w:hAnsi="Garamond" w:cstheme="minorBidi"/>
          <w:bCs/>
          <w:sz w:val="22"/>
          <w:szCs w:val="22"/>
          <w:lang w:eastAsia="en-US"/>
        </w:rPr>
        <w:tab/>
        <w:t xml:space="preserve">      </w:t>
      </w:r>
      <w:r w:rsidRPr="00620D70">
        <w:rPr>
          <w:rFonts w:ascii="Garamond" w:eastAsiaTheme="minorHAnsi" w:hAnsi="Garamond" w:cstheme="minorBidi"/>
          <w:bCs/>
          <w:sz w:val="22"/>
          <w:szCs w:val="22"/>
          <w:lang w:eastAsia="en-US"/>
        </w:rPr>
        <w:tab/>
        <w:t xml:space="preserve">                                       </w:t>
      </w:r>
    </w:p>
    <w:p w14:paraId="19C134AE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bCs/>
          <w:sz w:val="22"/>
          <w:szCs w:val="22"/>
          <w:lang w:eastAsia="en-US"/>
        </w:rPr>
        <w:t>Puławy, dnia ………….. r.</w:t>
      </w:r>
    </w:p>
    <w:p w14:paraId="240EB255" w14:textId="45698112" w:rsidR="0047015B" w:rsidRPr="00620D70" w:rsidRDefault="0047015B">
      <w:pPr>
        <w:spacing w:line="276" w:lineRule="auto"/>
        <w:ind w:firstLine="708"/>
        <w:jc w:val="both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b/>
          <w:sz w:val="22"/>
          <w:szCs w:val="22"/>
          <w:lang w:eastAsia="en-US"/>
        </w:rPr>
        <w:t>PROTOKÓŁ ZDAWCZO-ODBIORCZY</w:t>
      </w:r>
    </w:p>
    <w:p w14:paraId="7B8969E6" w14:textId="77777777" w:rsidR="00FC59A0" w:rsidRPr="00620D70" w:rsidRDefault="00FC59A0">
      <w:pPr>
        <w:spacing w:line="276" w:lineRule="auto"/>
        <w:ind w:firstLine="708"/>
        <w:jc w:val="both"/>
        <w:rPr>
          <w:rFonts w:ascii="Garamond" w:eastAsiaTheme="minorHAnsi" w:hAnsi="Garamond" w:cstheme="minorBidi"/>
          <w:b/>
          <w:bCs/>
          <w:sz w:val="22"/>
          <w:szCs w:val="22"/>
          <w:lang w:eastAsia="en-US"/>
        </w:rPr>
      </w:pPr>
    </w:p>
    <w:p w14:paraId="2F5F5767" w14:textId="4FD0CC58" w:rsidR="00801AF2" w:rsidRPr="00620D70" w:rsidRDefault="0047015B">
      <w:pPr>
        <w:spacing w:line="276" w:lineRule="auto"/>
        <w:jc w:val="both"/>
        <w:rPr>
          <w:rFonts w:ascii="Garamond" w:hAnsi="Garamond"/>
          <w:b/>
          <w:noProof/>
          <w:sz w:val="22"/>
          <w:szCs w:val="22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do umowy nr ……….……….. podpisanej w dniu ……………………... </w:t>
      </w:r>
    </w:p>
    <w:p w14:paraId="5635AB5D" w14:textId="77777777" w:rsidR="00FC59A0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b/>
          <w:sz w:val="22"/>
          <w:szCs w:val="22"/>
          <w:lang w:eastAsia="en-US"/>
        </w:rPr>
        <w:t>sporządzony w dniu …………………….…… ……… r.</w:t>
      </w: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</w:t>
      </w:r>
    </w:p>
    <w:p w14:paraId="3F4805B8" w14:textId="183C23CA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przez przedstawicieli:</w:t>
      </w:r>
    </w:p>
    <w:p w14:paraId="49104806" w14:textId="0A65CB56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Zamawiający – </w:t>
      </w:r>
      <w:r w:rsidR="00FC59A0" w:rsidRPr="00620D70">
        <w:rPr>
          <w:rFonts w:ascii="Garamond" w:eastAsiaTheme="minorHAnsi" w:hAnsi="Garamond" w:cstheme="minorBidi"/>
          <w:sz w:val="22"/>
          <w:szCs w:val="22"/>
          <w:lang w:eastAsia="en-US"/>
        </w:rPr>
        <w:t>PIWet</w:t>
      </w: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-PIB – w osobie:</w:t>
      </w:r>
    </w:p>
    <w:p w14:paraId="10A7E267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</w:t>
      </w:r>
    </w:p>
    <w:p w14:paraId="13A54331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Wykonawca – ……………. – w osobie:</w:t>
      </w:r>
    </w:p>
    <w:p w14:paraId="460F6400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</w:t>
      </w:r>
    </w:p>
    <w:p w14:paraId="577C2C7D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14:paraId="51C3A51B" w14:textId="77777777" w:rsidR="0047015B" w:rsidRPr="00620D70" w:rsidRDefault="0047015B" w:rsidP="00E72DEC">
      <w:pPr>
        <w:numPr>
          <w:ilvl w:val="0"/>
          <w:numId w:val="31"/>
        </w:numPr>
        <w:spacing w:line="276" w:lineRule="auto"/>
        <w:ind w:left="0"/>
        <w:contextualSpacing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Strony stwierdzają, że umowa została wykonana prawidłowo i Wykonawca wywiązał się ze wszystkich obowiązków określonych w umowie. </w:t>
      </w:r>
    </w:p>
    <w:p w14:paraId="59A1D3A6" w14:textId="77777777" w:rsidR="0047015B" w:rsidRPr="00620D70" w:rsidRDefault="0047015B" w:rsidP="00E72DEC">
      <w:pPr>
        <w:numPr>
          <w:ilvl w:val="0"/>
          <w:numId w:val="31"/>
        </w:numPr>
        <w:spacing w:line="276" w:lineRule="auto"/>
        <w:ind w:left="0"/>
        <w:contextualSpacing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Strony:</w:t>
      </w:r>
      <w:r w:rsidRPr="00620D70">
        <w:rPr>
          <w:rFonts w:ascii="Garamond" w:eastAsiaTheme="minorHAnsi" w:hAnsi="Garamond" w:cstheme="minorBidi"/>
          <w:b/>
          <w:iCs/>
          <w:sz w:val="22"/>
          <w:szCs w:val="22"/>
          <w:vertAlign w:val="superscript"/>
          <w:lang w:eastAsia="en-US"/>
        </w:rPr>
        <w:t xml:space="preserve"> </w:t>
      </w:r>
      <w:r w:rsidRPr="00620D70">
        <w:rPr>
          <w:rFonts w:ascii="Garamond" w:eastAsiaTheme="minorHAnsi" w:hAnsi="Garamond" w:cstheme="minorBidi"/>
          <w:noProof/>
          <w:sz w:val="22"/>
          <w:szCs w:val="22"/>
          <w:vertAlign w:val="superscript"/>
          <w:lang w:eastAsia="en-US"/>
        </w:rPr>
        <w:footnoteReference w:id="1"/>
      </w:r>
    </w:p>
    <w:p w14:paraId="30417527" w14:textId="77777777" w:rsidR="0047015B" w:rsidRPr="00620D70" w:rsidRDefault="0047015B" w:rsidP="00E72DEC">
      <w:pPr>
        <w:numPr>
          <w:ilvl w:val="0"/>
          <w:numId w:val="30"/>
        </w:numPr>
        <w:spacing w:line="276" w:lineRule="auto"/>
        <w:ind w:left="0"/>
        <w:contextualSpacing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nie wnoszą zastrzeżeń co do wykonania przedmiotu umowy;</w:t>
      </w:r>
    </w:p>
    <w:p w14:paraId="5A381795" w14:textId="77777777" w:rsidR="0047015B" w:rsidRPr="00620D70" w:rsidRDefault="0047015B" w:rsidP="00E72DEC">
      <w:pPr>
        <w:numPr>
          <w:ilvl w:val="0"/>
          <w:numId w:val="30"/>
        </w:numPr>
        <w:spacing w:line="276" w:lineRule="auto"/>
        <w:ind w:left="0"/>
        <w:contextualSpacing/>
        <w:jc w:val="both"/>
        <w:rPr>
          <w:rFonts w:ascii="Garamond" w:eastAsiaTheme="minorHAnsi" w:hAnsi="Garamond" w:cstheme="minorBidi"/>
          <w:i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wnoszą następujące zastrzeżenia do wykonania przedmiotu umowy: …………. </w:t>
      </w:r>
      <w:r w:rsidRPr="00620D70">
        <w:rPr>
          <w:rFonts w:ascii="Garamond" w:eastAsiaTheme="minorHAnsi" w:hAnsi="Garamond" w:cstheme="minorBidi"/>
          <w:i/>
          <w:sz w:val="22"/>
          <w:szCs w:val="22"/>
          <w:lang w:eastAsia="en-US"/>
        </w:rPr>
        <w:t>(jeżeli dotyczy)</w:t>
      </w:r>
    </w:p>
    <w:p w14:paraId="34ED94BC" w14:textId="77777777" w:rsidR="0047015B" w:rsidRPr="00620D70" w:rsidRDefault="0047015B" w:rsidP="00E72DEC">
      <w:pPr>
        <w:numPr>
          <w:ilvl w:val="0"/>
          <w:numId w:val="31"/>
        </w:numPr>
        <w:spacing w:line="276" w:lineRule="auto"/>
        <w:ind w:left="0"/>
        <w:contextualSpacing/>
        <w:jc w:val="both"/>
        <w:rPr>
          <w:rFonts w:ascii="Garamond" w:eastAsiaTheme="minorHAnsi" w:hAnsi="Garamond" w:cstheme="minorBidi"/>
          <w:i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Inne ustalenia……. </w:t>
      </w:r>
      <w:r w:rsidRPr="00620D70">
        <w:rPr>
          <w:rFonts w:ascii="Garamond" w:eastAsiaTheme="minorHAnsi" w:hAnsi="Garamond" w:cstheme="minorBidi"/>
          <w:i/>
          <w:sz w:val="22"/>
          <w:szCs w:val="22"/>
          <w:lang w:eastAsia="en-US"/>
        </w:rPr>
        <w:t>(jeżeli dotyczy</w:t>
      </w: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).</w:t>
      </w:r>
    </w:p>
    <w:p w14:paraId="196FAF77" w14:textId="77777777" w:rsidR="0047015B" w:rsidRPr="00620D70" w:rsidRDefault="0047015B" w:rsidP="00E72DEC">
      <w:pPr>
        <w:numPr>
          <w:ilvl w:val="0"/>
          <w:numId w:val="31"/>
        </w:numPr>
        <w:spacing w:line="276" w:lineRule="auto"/>
        <w:ind w:left="0"/>
        <w:contextualSpacing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Na tym protokół zakończono i podpisano przez przedstawicieli Zamawiającego i Wykonawcy.</w:t>
      </w:r>
    </w:p>
    <w:p w14:paraId="6CAB206D" w14:textId="77777777" w:rsidR="0047015B" w:rsidRPr="00620D70" w:rsidRDefault="0047015B" w:rsidP="00E72DEC">
      <w:pPr>
        <w:numPr>
          <w:ilvl w:val="0"/>
          <w:numId w:val="31"/>
        </w:numPr>
        <w:spacing w:line="276" w:lineRule="auto"/>
        <w:ind w:left="0"/>
        <w:contextualSpacing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Protokół sporządzono w dwóch </w:t>
      </w:r>
      <w:r w:rsidRPr="00620D70">
        <w:rPr>
          <w:rFonts w:ascii="Garamond" w:eastAsiaTheme="minorHAnsi" w:hAnsi="Garamond" w:cstheme="minorBidi"/>
          <w:bCs/>
          <w:sz w:val="22"/>
          <w:szCs w:val="22"/>
          <w:lang w:eastAsia="en-US"/>
        </w:rPr>
        <w:t xml:space="preserve">jednobrzmiących egzemplarzach z przeznaczeniem dla Zamawiającego i Wykonawcy po 1 </w:t>
      </w:r>
      <w:r w:rsidRPr="00620D70">
        <w:rPr>
          <w:rFonts w:ascii="Garamond" w:eastAsiaTheme="minorHAnsi" w:hAnsi="Garamond" w:cstheme="minorBidi"/>
          <w:sz w:val="22"/>
          <w:szCs w:val="22"/>
          <w:lang w:eastAsia="en-US"/>
        </w:rPr>
        <w:t>egzemplarzu.</w:t>
      </w:r>
    </w:p>
    <w:p w14:paraId="7C07D846" w14:textId="77777777" w:rsidR="0047015B" w:rsidRPr="00620D70" w:rsidRDefault="0047015B">
      <w:pPr>
        <w:spacing w:line="276" w:lineRule="auto"/>
        <w:contextualSpacing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14:paraId="5400FE2C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  <w:t>Puławy, dnia ………………….</w:t>
      </w:r>
    </w:p>
    <w:p w14:paraId="4523CADB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</w:pPr>
    </w:p>
    <w:p w14:paraId="092A0A7B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  <w:t>………………………………………</w:t>
      </w:r>
      <w:r w:rsidRPr="00620D70"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  <w:tab/>
      </w:r>
      <w:r w:rsidRPr="00620D70"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  <w:tab/>
        <w:t xml:space="preserve">              ………………………………………</w:t>
      </w:r>
    </w:p>
    <w:p w14:paraId="2CE0B8C6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</w:pPr>
      <w:r w:rsidRPr="00620D70"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  <w:t xml:space="preserve">  upoważniony przedstawiciel wykonawcy                                           upoważniony przedstawiciel zamawiającego</w:t>
      </w:r>
    </w:p>
    <w:p w14:paraId="441D3E39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</w:pPr>
    </w:p>
    <w:p w14:paraId="30E8F6B0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</w:pPr>
    </w:p>
    <w:p w14:paraId="744C7994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</w:pPr>
    </w:p>
    <w:p w14:paraId="34E11316" w14:textId="77777777" w:rsidR="0047015B" w:rsidRPr="00620D70" w:rsidRDefault="0047015B">
      <w:pPr>
        <w:spacing w:line="276" w:lineRule="auto"/>
        <w:jc w:val="both"/>
        <w:rPr>
          <w:rFonts w:ascii="Garamond" w:eastAsiaTheme="minorHAnsi" w:hAnsi="Garamond" w:cstheme="minorBidi"/>
          <w:bCs/>
          <w:i/>
          <w:iCs/>
          <w:sz w:val="22"/>
          <w:szCs w:val="22"/>
          <w:lang w:eastAsia="en-US"/>
        </w:rPr>
      </w:pPr>
    </w:p>
    <w:p w14:paraId="3AE43D51" w14:textId="5E412594" w:rsidR="0047015B" w:rsidRPr="00620D70" w:rsidRDefault="0047015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Arial"/>
          <w:bCs/>
          <w:sz w:val="22"/>
          <w:szCs w:val="22"/>
          <w:lang w:eastAsia="en-US"/>
        </w:rPr>
      </w:pPr>
    </w:p>
    <w:sectPr w:rsidR="0047015B" w:rsidRPr="00620D70" w:rsidSect="00BE56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76" w:right="1440" w:bottom="1560" w:left="1440" w:header="327" w:footer="0" w:gutter="0"/>
      <w:cols w:space="708"/>
      <w:titlePg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Grzegorz Pawluk" w:date="2026-04-21T14:33:00Z" w:initials="GP">
    <w:p w14:paraId="4AED3C87" w14:textId="68825C00" w:rsidR="007416BE" w:rsidRDefault="007416BE">
      <w:pPr>
        <w:pStyle w:val="Tekstkomentarza"/>
      </w:pPr>
      <w:r>
        <w:rPr>
          <w:rStyle w:val="Odwoaniedokomentarza"/>
        </w:rPr>
        <w:annotationRef/>
      </w:r>
      <w:r>
        <w:t xml:space="preserve">W § 1 jest mowa o uszczelnieniu a nie mam mowy o żadnych listwach.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ED3C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2091C" w16cex:dateUtc="2026-04-21T1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ED3C87" w16cid:durableId="2D92091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CDC6E" w14:textId="77777777" w:rsidR="003765E1" w:rsidRDefault="003765E1">
      <w:r>
        <w:separator/>
      </w:r>
    </w:p>
  </w:endnote>
  <w:endnote w:type="continuationSeparator" w:id="0">
    <w:p w14:paraId="57BEF86B" w14:textId="77777777" w:rsidR="003765E1" w:rsidRDefault="0037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D0BFF" w14:textId="77777777" w:rsidR="001C2E40" w:rsidRDefault="0025541F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28B5FC32" wp14:editId="6898C402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7620" t="0" r="0" b="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005F3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1F50ED1B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7EA4F6A0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199665D1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39CCC8FC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00473F05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7FF5E6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2095BAF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7C0F2E53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6D71199D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26F098CB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4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8099" dir="2700000" algn="ctr" rotWithShape="0">
                                  <a:srgbClr val="CCCCCC">
                                    <a:alpha val="74997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5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8B5FC32" id="Grupa 2" o:spid="_x0000_s1026" style="position:absolute;left:0;text-align:left;margin-left:-68.4pt;margin-top:-18.95pt;width:577.9pt;height:67.3pt;z-index:25165670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" filled="f" stroked="f" strokecolor="#03c">
                <v:textbox inset="2.88pt,2.88pt,2.88pt,2.88pt">
                  <w:txbxContent>
                    <w:p w14:paraId="1AE005F3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1F50ED1B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7EA4F6A0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199665D1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39CCC8FC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00473F05" w14:textId="77777777"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" filled="f" stroked="f" strokecolor="#03c">
                <v:textbox inset="2.88pt,2.88pt,2.88pt,2.88pt">
                  <w:txbxContent>
                    <w:p w14:paraId="427FF5E6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2095BAF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7C0F2E53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6D71199D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26F098CB" w14:textId="77777777"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7A46342" wp14:editId="0880AF59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0" b="698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F71AAA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0BC6F15C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6A2604CD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4F931705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7A46342" id="Pole tekstowe 34" o:spid="_x0000_s1032" type="#_x0000_t202" style="position:absolute;left:0;text-align:left;margin-left:254.65pt;margin-top:-15.2pt;width:263.15pt;height:4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7DF71AAA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0BC6F15C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6A2604CD" w14:textId="77777777" w:rsidR="001C2E40" w:rsidRDefault="001C2E40" w:rsidP="00C51DF4">
                    <w:pPr>
                      <w:pStyle w:val="Stopka"/>
                    </w:pPr>
                  </w:p>
                  <w:p w14:paraId="4F931705" w14:textId="77777777" w:rsidR="001C2E40" w:rsidRDefault="001C2E40" w:rsidP="00C51DF4"/>
                </w:txbxContent>
              </v:textbox>
            </v:shape>
          </w:pict>
        </mc:Fallback>
      </mc:AlternateContent>
    </w:r>
    <w:r w:rsidR="001C2E40">
      <w:fldChar w:fldCharType="begin"/>
    </w:r>
    <w:r w:rsidR="001C2E40">
      <w:instrText xml:space="preserve"> PAGE   \* MERGEFORMAT </w:instrText>
    </w:r>
    <w:r w:rsidR="001C2E40">
      <w:fldChar w:fldCharType="separate"/>
    </w:r>
    <w:r w:rsidR="001C2E40">
      <w:rPr>
        <w:noProof/>
      </w:rPr>
      <w:t>22</w:t>
    </w:r>
    <w:r w:rsidR="001C2E40">
      <w:rPr>
        <w:noProof/>
      </w:rPr>
      <w:fldChar w:fldCharType="end"/>
    </w:r>
  </w:p>
  <w:p w14:paraId="0B323159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0773442"/>
      <w:docPartObj>
        <w:docPartGallery w:val="Page Numbers (Bottom of Page)"/>
        <w:docPartUnique/>
      </w:docPartObj>
    </w:sdtPr>
    <w:sdtEndPr/>
    <w:sdtContent>
      <w:p w14:paraId="7830E2D4" w14:textId="75A508C4" w:rsidR="003E4E33" w:rsidRDefault="003E4E3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DEC">
          <w:rPr>
            <w:noProof/>
          </w:rPr>
          <w:t>6</w:t>
        </w:r>
        <w:r>
          <w:fldChar w:fldCharType="end"/>
        </w:r>
      </w:p>
    </w:sdtContent>
  </w:sdt>
  <w:p w14:paraId="3BF59A4A" w14:textId="77777777" w:rsidR="001C2E40" w:rsidRPr="00BA303A" w:rsidRDefault="001C2E40" w:rsidP="008E65B4">
    <w:pPr>
      <w:pStyle w:val="Stopka"/>
      <w:tabs>
        <w:tab w:val="clear" w:pos="9072"/>
        <w:tab w:val="right" w:pos="14601"/>
      </w:tabs>
      <w:rPr>
        <w:rFonts w:ascii="Cambria" w:hAnsi="Cambria"/>
        <w:b/>
        <w:sz w:val="20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290C9" w14:textId="77777777" w:rsidR="001C2E40" w:rsidRPr="00BA303A" w:rsidRDefault="001C2E40" w:rsidP="008E65B4">
    <w:pPr>
      <w:pStyle w:val="Stopka"/>
      <w:tabs>
        <w:tab w:val="clear" w:pos="9072"/>
        <w:tab w:val="right" w:pos="14601"/>
      </w:tabs>
      <w:rPr>
        <w:rFonts w:ascii="Cambria" w:hAnsi="Cambria"/>
        <w:b/>
        <w:sz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CC4F2" w14:textId="77777777" w:rsidR="003765E1" w:rsidRDefault="003765E1">
      <w:r>
        <w:separator/>
      </w:r>
    </w:p>
  </w:footnote>
  <w:footnote w:type="continuationSeparator" w:id="0">
    <w:p w14:paraId="7939BDDE" w14:textId="77777777" w:rsidR="003765E1" w:rsidRDefault="003765E1">
      <w:r>
        <w:continuationSeparator/>
      </w:r>
    </w:p>
  </w:footnote>
  <w:footnote w:id="1">
    <w:p w14:paraId="304C3749" w14:textId="77777777" w:rsidR="0047015B" w:rsidRDefault="0047015B" w:rsidP="0047015B">
      <w:pPr>
        <w:pStyle w:val="Tekstprzypisudolnego"/>
        <w:ind w:left="142" w:hanging="142"/>
        <w:jc w:val="both"/>
      </w:pPr>
      <w:r w:rsidRPr="00E2310E">
        <w:rPr>
          <w:rStyle w:val="Odwoanieprzypisudolnego"/>
          <w:rFonts w:ascii="Calibri" w:hAnsi="Calibri"/>
          <w:sz w:val="18"/>
          <w:szCs w:val="18"/>
        </w:rPr>
        <w:footnoteRef/>
      </w:r>
      <w:r w:rsidRPr="00E2310E">
        <w:rPr>
          <w:rFonts w:ascii="Calibri" w:hAnsi="Calibri"/>
          <w:sz w:val="18"/>
          <w:szCs w:val="18"/>
        </w:rPr>
        <w:t xml:space="preserve"> </w:t>
      </w:r>
      <w:r w:rsidRPr="00E43ED9">
        <w:rPr>
          <w:rFonts w:ascii="Garamond" w:hAnsi="Garamond"/>
          <w:sz w:val="18"/>
          <w:szCs w:val="18"/>
        </w:rPr>
        <w:tab/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7E80F" w14:textId="77777777" w:rsidR="001C2E40" w:rsidRDefault="0025541F">
    <w:pPr>
      <w:pStyle w:val="Nagwek"/>
    </w:pPr>
    <w:r>
      <w:rPr>
        <w:noProof/>
      </w:rPr>
      <w:drawing>
        <wp:inline distT="0" distB="0" distL="0" distR="0" wp14:anchorId="21D64189" wp14:editId="339CE06A">
          <wp:extent cx="6210300" cy="695325"/>
          <wp:effectExtent l="0" t="0" r="0" b="0"/>
          <wp:docPr id="10" name="Obraz 10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71500" w14:textId="3256ADF9" w:rsidR="001C2E40" w:rsidRPr="005B7BD7" w:rsidRDefault="001C2E40" w:rsidP="00CB3496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533E1" w14:textId="009407BE" w:rsidR="001C2E40" w:rsidRPr="005B7BD7" w:rsidRDefault="001C2E40" w:rsidP="0025541F">
    <w:pPr>
      <w:tabs>
        <w:tab w:val="right" w:pos="9026"/>
      </w:tabs>
      <w:ind w:left="212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87EE282E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hAnsi="Garamond" w:cs="Times New Roman" w:hint="default"/>
        <w:sz w:val="22"/>
        <w:szCs w:val="22"/>
      </w:rPr>
    </w:lvl>
  </w:abstractNum>
  <w:abstractNum w:abstractNumId="1" w15:restartNumberingAfterBreak="0">
    <w:nsid w:val="00630335"/>
    <w:multiLevelType w:val="hybridMultilevel"/>
    <w:tmpl w:val="2A1838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2C2D54"/>
    <w:multiLevelType w:val="multilevel"/>
    <w:tmpl w:val="CA50D7E8"/>
    <w:lvl w:ilvl="0">
      <w:start w:val="1"/>
      <w:numFmt w:val="decimal"/>
      <w:lvlText w:val="%1)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6D2747"/>
    <w:multiLevelType w:val="hybridMultilevel"/>
    <w:tmpl w:val="F0D25DEE"/>
    <w:lvl w:ilvl="0" w:tplc="D702E806">
      <w:start w:val="1"/>
      <w:numFmt w:val="decimal"/>
      <w:lvlText w:val="%1)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9468E5"/>
    <w:multiLevelType w:val="hybridMultilevel"/>
    <w:tmpl w:val="3272B4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C53382"/>
    <w:multiLevelType w:val="hybridMultilevel"/>
    <w:tmpl w:val="82A22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7" w15:restartNumberingAfterBreak="0">
    <w:nsid w:val="05401E67"/>
    <w:multiLevelType w:val="hybridMultilevel"/>
    <w:tmpl w:val="F6688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58194B"/>
    <w:multiLevelType w:val="multilevel"/>
    <w:tmpl w:val="C6486A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75A3E5A"/>
    <w:multiLevelType w:val="hybridMultilevel"/>
    <w:tmpl w:val="0F8CE7C2"/>
    <w:name w:val="WW8Num1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A81B76"/>
    <w:multiLevelType w:val="hybridMultilevel"/>
    <w:tmpl w:val="4EFA2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7887EFF"/>
    <w:multiLevelType w:val="singleLevel"/>
    <w:tmpl w:val="CC5C7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3" w15:restartNumberingAfterBreak="0">
    <w:nsid w:val="18384BCB"/>
    <w:multiLevelType w:val="multilevel"/>
    <w:tmpl w:val="3AA09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2B72FE"/>
    <w:multiLevelType w:val="hybridMultilevel"/>
    <w:tmpl w:val="8F2E71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081BCC"/>
    <w:multiLevelType w:val="hybridMultilevel"/>
    <w:tmpl w:val="E45675A6"/>
    <w:lvl w:ilvl="0" w:tplc="D8F823C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  <w:lvl w:ilvl="1" w:tplc="624A2E42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BA50E9"/>
    <w:multiLevelType w:val="hybridMultilevel"/>
    <w:tmpl w:val="B80C3A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F15C94"/>
    <w:multiLevelType w:val="hybridMultilevel"/>
    <w:tmpl w:val="33B888D8"/>
    <w:lvl w:ilvl="0" w:tplc="3990D1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1393DA9"/>
    <w:multiLevelType w:val="hybridMultilevel"/>
    <w:tmpl w:val="301602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360F73"/>
    <w:multiLevelType w:val="hybridMultilevel"/>
    <w:tmpl w:val="E70A15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E710B4"/>
    <w:multiLevelType w:val="hybridMultilevel"/>
    <w:tmpl w:val="2BFCE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134C7"/>
    <w:multiLevelType w:val="hybridMultilevel"/>
    <w:tmpl w:val="C2B4F7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CD92E5B"/>
    <w:multiLevelType w:val="hybridMultilevel"/>
    <w:tmpl w:val="F76EE59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2D9611FC"/>
    <w:multiLevelType w:val="hybridMultilevel"/>
    <w:tmpl w:val="3F7861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10C52"/>
    <w:multiLevelType w:val="multilevel"/>
    <w:tmpl w:val="AD6EDA08"/>
    <w:lvl w:ilvl="0">
      <w:start w:val="1"/>
      <w:numFmt w:val="decimal"/>
      <w:lvlText w:val="%1.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360282A"/>
    <w:multiLevelType w:val="hybridMultilevel"/>
    <w:tmpl w:val="09AED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940CBA"/>
    <w:multiLevelType w:val="hybridMultilevel"/>
    <w:tmpl w:val="D48EE6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D22A83"/>
    <w:multiLevelType w:val="hybridMultilevel"/>
    <w:tmpl w:val="1D2801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C7176A4"/>
    <w:multiLevelType w:val="hybridMultilevel"/>
    <w:tmpl w:val="D0ECA1F8"/>
    <w:lvl w:ilvl="0" w:tplc="2FE6F7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175824"/>
    <w:multiLevelType w:val="hybridMultilevel"/>
    <w:tmpl w:val="2528B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7386D96"/>
    <w:multiLevelType w:val="hybridMultilevel"/>
    <w:tmpl w:val="E3BA19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4C145F87"/>
    <w:multiLevelType w:val="multilevel"/>
    <w:tmpl w:val="3F728056"/>
    <w:lvl w:ilvl="0">
      <w:start w:val="1"/>
      <w:numFmt w:val="decimal"/>
      <w:lvlText w:val="%1)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ED509C2"/>
    <w:multiLevelType w:val="multilevel"/>
    <w:tmpl w:val="4612AD6C"/>
    <w:lvl w:ilvl="0">
      <w:start w:val="1"/>
      <w:numFmt w:val="decimal"/>
      <w:lvlText w:val="%1)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3B03B55"/>
    <w:multiLevelType w:val="hybridMultilevel"/>
    <w:tmpl w:val="A61AACA2"/>
    <w:lvl w:ilvl="0" w:tplc="647088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D06E51"/>
    <w:multiLevelType w:val="hybridMultilevel"/>
    <w:tmpl w:val="CC92B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A302D6"/>
    <w:multiLevelType w:val="multilevel"/>
    <w:tmpl w:val="F54882D4"/>
    <w:lvl w:ilvl="0">
      <w:start w:val="1"/>
      <w:numFmt w:val="decimal"/>
      <w:lvlText w:val="%1)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7FE725D"/>
    <w:multiLevelType w:val="multilevel"/>
    <w:tmpl w:val="16A89C8C"/>
    <w:lvl w:ilvl="0">
      <w:start w:val="1"/>
      <w:numFmt w:val="decimal"/>
      <w:lvlText w:val="%1)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FC14437"/>
    <w:multiLevelType w:val="hybridMultilevel"/>
    <w:tmpl w:val="93D4C30A"/>
    <w:lvl w:ilvl="0" w:tplc="CD0E4BFC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FF03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0DA4855"/>
    <w:multiLevelType w:val="hybridMultilevel"/>
    <w:tmpl w:val="75FA748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33A0125"/>
    <w:multiLevelType w:val="hybridMultilevel"/>
    <w:tmpl w:val="F8C658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3" w15:restartNumberingAfterBreak="0">
    <w:nsid w:val="6744676A"/>
    <w:multiLevelType w:val="hybridMultilevel"/>
    <w:tmpl w:val="D354D35A"/>
    <w:lvl w:ilvl="0" w:tplc="739A7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5" w15:restartNumberingAfterBreak="0">
    <w:nsid w:val="71A762F8"/>
    <w:multiLevelType w:val="hybridMultilevel"/>
    <w:tmpl w:val="034848F2"/>
    <w:lvl w:ilvl="0" w:tplc="04150011">
      <w:start w:val="1"/>
      <w:numFmt w:val="decimal"/>
      <w:lvlText w:val="%1)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6" w15:restartNumberingAfterBreak="0">
    <w:nsid w:val="71B46395"/>
    <w:multiLevelType w:val="hybridMultilevel"/>
    <w:tmpl w:val="7D9059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E818B1"/>
    <w:multiLevelType w:val="hybridMultilevel"/>
    <w:tmpl w:val="E458C4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85082C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</w:abstractNum>
  <w:abstractNum w:abstractNumId="49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50" w15:restartNumberingAfterBreak="0">
    <w:nsid w:val="7D421F2E"/>
    <w:multiLevelType w:val="hybridMultilevel"/>
    <w:tmpl w:val="91F84C66"/>
    <w:lvl w:ilvl="0" w:tplc="91EA6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16448D9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6E084D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BD60809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E012C84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47AFB5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8932BE8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1" w15:restartNumberingAfterBreak="0">
    <w:nsid w:val="7F3557FE"/>
    <w:multiLevelType w:val="hybridMultilevel"/>
    <w:tmpl w:val="0728F0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6"/>
  </w:num>
  <w:num w:numId="3">
    <w:abstractNumId w:val="49"/>
  </w:num>
  <w:num w:numId="4">
    <w:abstractNumId w:val="44"/>
  </w:num>
  <w:num w:numId="5">
    <w:abstractNumId w:val="42"/>
  </w:num>
  <w:num w:numId="6">
    <w:abstractNumId w:val="31"/>
  </w:num>
  <w:num w:numId="7">
    <w:abstractNumId w:val="12"/>
  </w:num>
  <w:num w:numId="8">
    <w:abstractNumId w:val="39"/>
  </w:num>
  <w:num w:numId="9">
    <w:abstractNumId w:val="48"/>
  </w:num>
  <w:num w:numId="10">
    <w:abstractNumId w:val="43"/>
  </w:num>
  <w:num w:numId="11">
    <w:abstractNumId w:val="28"/>
  </w:num>
  <w:num w:numId="12">
    <w:abstractNumId w:val="50"/>
  </w:num>
  <w:num w:numId="13">
    <w:abstractNumId w:val="26"/>
  </w:num>
  <w:num w:numId="14">
    <w:abstractNumId w:val="16"/>
  </w:num>
  <w:num w:numId="15">
    <w:abstractNumId w:val="25"/>
  </w:num>
  <w:num w:numId="16">
    <w:abstractNumId w:val="41"/>
  </w:num>
  <w:num w:numId="17">
    <w:abstractNumId w:val="19"/>
  </w:num>
  <w:num w:numId="18">
    <w:abstractNumId w:val="36"/>
  </w:num>
  <w:num w:numId="19">
    <w:abstractNumId w:val="33"/>
  </w:num>
  <w:num w:numId="20">
    <w:abstractNumId w:val="13"/>
  </w:num>
  <w:num w:numId="21">
    <w:abstractNumId w:val="2"/>
  </w:num>
  <w:num w:numId="22">
    <w:abstractNumId w:val="8"/>
  </w:num>
  <w:num w:numId="23">
    <w:abstractNumId w:val="37"/>
  </w:num>
  <w:num w:numId="24">
    <w:abstractNumId w:val="32"/>
  </w:num>
  <w:num w:numId="25">
    <w:abstractNumId w:val="24"/>
  </w:num>
  <w:num w:numId="26">
    <w:abstractNumId w:val="4"/>
  </w:num>
  <w:num w:numId="27">
    <w:abstractNumId w:val="1"/>
  </w:num>
  <w:num w:numId="28">
    <w:abstractNumId w:val="3"/>
  </w:num>
  <w:num w:numId="29">
    <w:abstractNumId w:val="38"/>
  </w:num>
  <w:num w:numId="30">
    <w:abstractNumId w:val="14"/>
  </w:num>
  <w:num w:numId="31">
    <w:abstractNumId w:val="17"/>
  </w:num>
  <w:num w:numId="32">
    <w:abstractNumId w:val="34"/>
  </w:num>
  <w:num w:numId="33">
    <w:abstractNumId w:val="10"/>
  </w:num>
  <w:num w:numId="34">
    <w:abstractNumId w:val="20"/>
  </w:num>
  <w:num w:numId="35">
    <w:abstractNumId w:val="29"/>
  </w:num>
  <w:num w:numId="36">
    <w:abstractNumId w:val="15"/>
  </w:num>
  <w:num w:numId="37">
    <w:abstractNumId w:val="45"/>
  </w:num>
  <w:num w:numId="38">
    <w:abstractNumId w:val="22"/>
  </w:num>
  <w:num w:numId="39">
    <w:abstractNumId w:val="35"/>
  </w:num>
  <w:num w:numId="40">
    <w:abstractNumId w:val="46"/>
  </w:num>
  <w:num w:numId="41">
    <w:abstractNumId w:val="51"/>
  </w:num>
  <w:num w:numId="42">
    <w:abstractNumId w:val="27"/>
  </w:num>
  <w:num w:numId="43">
    <w:abstractNumId w:val="30"/>
  </w:num>
  <w:num w:numId="44">
    <w:abstractNumId w:val="21"/>
  </w:num>
  <w:num w:numId="45">
    <w:abstractNumId w:val="18"/>
  </w:num>
  <w:num w:numId="46">
    <w:abstractNumId w:val="5"/>
  </w:num>
  <w:num w:numId="47">
    <w:abstractNumId w:val="0"/>
  </w:num>
  <w:num w:numId="48">
    <w:abstractNumId w:val="40"/>
  </w:num>
  <w:num w:numId="49">
    <w:abstractNumId w:val="47"/>
  </w:num>
  <w:num w:numId="50">
    <w:abstractNumId w:val="9"/>
  </w:num>
  <w:num w:numId="51">
    <w:abstractNumId w:val="23"/>
  </w:num>
  <w:num w:numId="52">
    <w:abstractNumId w:val="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zegorz Pawluk">
    <w15:presenceInfo w15:providerId="None" w15:userId="Grzegorz Pawl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attachedTemplate r:id="rId1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E59"/>
    <w:rsid w:val="00001063"/>
    <w:rsid w:val="000020EC"/>
    <w:rsid w:val="0000281F"/>
    <w:rsid w:val="00003D4E"/>
    <w:rsid w:val="00004C0C"/>
    <w:rsid w:val="0000536E"/>
    <w:rsid w:val="00006522"/>
    <w:rsid w:val="00006621"/>
    <w:rsid w:val="00006CFD"/>
    <w:rsid w:val="00007DD0"/>
    <w:rsid w:val="00007ED0"/>
    <w:rsid w:val="0001078C"/>
    <w:rsid w:val="00010EE1"/>
    <w:rsid w:val="0001154E"/>
    <w:rsid w:val="00011F27"/>
    <w:rsid w:val="00013887"/>
    <w:rsid w:val="00013A6C"/>
    <w:rsid w:val="00013FC0"/>
    <w:rsid w:val="0001434F"/>
    <w:rsid w:val="00015284"/>
    <w:rsid w:val="00015673"/>
    <w:rsid w:val="00015C4B"/>
    <w:rsid w:val="00016924"/>
    <w:rsid w:val="00016E1F"/>
    <w:rsid w:val="0002090A"/>
    <w:rsid w:val="00021523"/>
    <w:rsid w:val="00022109"/>
    <w:rsid w:val="0002282B"/>
    <w:rsid w:val="00023085"/>
    <w:rsid w:val="0002415B"/>
    <w:rsid w:val="00024CCF"/>
    <w:rsid w:val="00024F66"/>
    <w:rsid w:val="00030F46"/>
    <w:rsid w:val="00033493"/>
    <w:rsid w:val="00033F41"/>
    <w:rsid w:val="00034207"/>
    <w:rsid w:val="00034691"/>
    <w:rsid w:val="000367B8"/>
    <w:rsid w:val="000405D0"/>
    <w:rsid w:val="0004152D"/>
    <w:rsid w:val="00041710"/>
    <w:rsid w:val="00041821"/>
    <w:rsid w:val="00041D83"/>
    <w:rsid w:val="00042459"/>
    <w:rsid w:val="0004247C"/>
    <w:rsid w:val="00042AD1"/>
    <w:rsid w:val="000433DF"/>
    <w:rsid w:val="00043711"/>
    <w:rsid w:val="00043A6D"/>
    <w:rsid w:val="00043E66"/>
    <w:rsid w:val="00044BFE"/>
    <w:rsid w:val="00046E0F"/>
    <w:rsid w:val="000471DF"/>
    <w:rsid w:val="00047790"/>
    <w:rsid w:val="00050991"/>
    <w:rsid w:val="00052372"/>
    <w:rsid w:val="00052486"/>
    <w:rsid w:val="00052812"/>
    <w:rsid w:val="0005378F"/>
    <w:rsid w:val="00053C84"/>
    <w:rsid w:val="00053E0E"/>
    <w:rsid w:val="00054615"/>
    <w:rsid w:val="000557E0"/>
    <w:rsid w:val="000558BE"/>
    <w:rsid w:val="0005682F"/>
    <w:rsid w:val="00056F72"/>
    <w:rsid w:val="00057406"/>
    <w:rsid w:val="00057796"/>
    <w:rsid w:val="00061BAD"/>
    <w:rsid w:val="00061BC7"/>
    <w:rsid w:val="000624CC"/>
    <w:rsid w:val="00062603"/>
    <w:rsid w:val="000626CC"/>
    <w:rsid w:val="00062FE2"/>
    <w:rsid w:val="00063A89"/>
    <w:rsid w:val="00063B67"/>
    <w:rsid w:val="00065493"/>
    <w:rsid w:val="00065759"/>
    <w:rsid w:val="00066A4A"/>
    <w:rsid w:val="00066C26"/>
    <w:rsid w:val="00067625"/>
    <w:rsid w:val="0007043E"/>
    <w:rsid w:val="00071D0C"/>
    <w:rsid w:val="0007221C"/>
    <w:rsid w:val="00072814"/>
    <w:rsid w:val="000742E3"/>
    <w:rsid w:val="000748F7"/>
    <w:rsid w:val="00074B54"/>
    <w:rsid w:val="0007511B"/>
    <w:rsid w:val="000763A7"/>
    <w:rsid w:val="00076529"/>
    <w:rsid w:val="000771DC"/>
    <w:rsid w:val="00077C95"/>
    <w:rsid w:val="00077F3D"/>
    <w:rsid w:val="000817E2"/>
    <w:rsid w:val="000826CD"/>
    <w:rsid w:val="00084FE6"/>
    <w:rsid w:val="0008518C"/>
    <w:rsid w:val="00085897"/>
    <w:rsid w:val="00086A67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4AC6"/>
    <w:rsid w:val="00094BFF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A701B"/>
    <w:rsid w:val="000B16F3"/>
    <w:rsid w:val="000B2014"/>
    <w:rsid w:val="000B2A5D"/>
    <w:rsid w:val="000B3E57"/>
    <w:rsid w:val="000B4084"/>
    <w:rsid w:val="000B4383"/>
    <w:rsid w:val="000B5566"/>
    <w:rsid w:val="000B5921"/>
    <w:rsid w:val="000B59CC"/>
    <w:rsid w:val="000B6958"/>
    <w:rsid w:val="000B6E32"/>
    <w:rsid w:val="000B76D0"/>
    <w:rsid w:val="000B7955"/>
    <w:rsid w:val="000C0949"/>
    <w:rsid w:val="000C0E09"/>
    <w:rsid w:val="000C0FAF"/>
    <w:rsid w:val="000C2EFD"/>
    <w:rsid w:val="000C3366"/>
    <w:rsid w:val="000C4D0C"/>
    <w:rsid w:val="000C56E4"/>
    <w:rsid w:val="000C751D"/>
    <w:rsid w:val="000D0984"/>
    <w:rsid w:val="000D0D4C"/>
    <w:rsid w:val="000D0E1D"/>
    <w:rsid w:val="000D11A6"/>
    <w:rsid w:val="000D2279"/>
    <w:rsid w:val="000D22C1"/>
    <w:rsid w:val="000D3118"/>
    <w:rsid w:val="000D37A6"/>
    <w:rsid w:val="000D5034"/>
    <w:rsid w:val="000D6A1C"/>
    <w:rsid w:val="000D6B5E"/>
    <w:rsid w:val="000D7AEA"/>
    <w:rsid w:val="000E0405"/>
    <w:rsid w:val="000E0493"/>
    <w:rsid w:val="000E0C57"/>
    <w:rsid w:val="000E0FBD"/>
    <w:rsid w:val="000E13EA"/>
    <w:rsid w:val="000E221B"/>
    <w:rsid w:val="000E35EC"/>
    <w:rsid w:val="000E3FF4"/>
    <w:rsid w:val="000E4058"/>
    <w:rsid w:val="000E44FB"/>
    <w:rsid w:val="000E46E9"/>
    <w:rsid w:val="000E63A8"/>
    <w:rsid w:val="000E69A2"/>
    <w:rsid w:val="000E733D"/>
    <w:rsid w:val="000E7B5F"/>
    <w:rsid w:val="000E7DB0"/>
    <w:rsid w:val="000F013A"/>
    <w:rsid w:val="000F0791"/>
    <w:rsid w:val="000F08D9"/>
    <w:rsid w:val="000F0B7E"/>
    <w:rsid w:val="000F355C"/>
    <w:rsid w:val="000F3D1D"/>
    <w:rsid w:val="000F3D71"/>
    <w:rsid w:val="000F4211"/>
    <w:rsid w:val="000F4B2B"/>
    <w:rsid w:val="000F5226"/>
    <w:rsid w:val="000F522E"/>
    <w:rsid w:val="000F6647"/>
    <w:rsid w:val="000F6C76"/>
    <w:rsid w:val="00100D42"/>
    <w:rsid w:val="001013CA"/>
    <w:rsid w:val="00102C8F"/>
    <w:rsid w:val="0010337A"/>
    <w:rsid w:val="00103BA7"/>
    <w:rsid w:val="00104EAC"/>
    <w:rsid w:val="00105533"/>
    <w:rsid w:val="00106DD4"/>
    <w:rsid w:val="0010741D"/>
    <w:rsid w:val="00107981"/>
    <w:rsid w:val="001104AF"/>
    <w:rsid w:val="00110728"/>
    <w:rsid w:val="00110FB8"/>
    <w:rsid w:val="00112382"/>
    <w:rsid w:val="00113958"/>
    <w:rsid w:val="00113CB6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0E"/>
    <w:rsid w:val="00125BC0"/>
    <w:rsid w:val="00125BD6"/>
    <w:rsid w:val="00126765"/>
    <w:rsid w:val="001275EE"/>
    <w:rsid w:val="00130BA8"/>
    <w:rsid w:val="00131C95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3282"/>
    <w:rsid w:val="0014392E"/>
    <w:rsid w:val="00144E74"/>
    <w:rsid w:val="00145C3D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687D"/>
    <w:rsid w:val="001572F4"/>
    <w:rsid w:val="001578A6"/>
    <w:rsid w:val="0016043D"/>
    <w:rsid w:val="00160FC7"/>
    <w:rsid w:val="001616A2"/>
    <w:rsid w:val="001618C6"/>
    <w:rsid w:val="00161E97"/>
    <w:rsid w:val="0016204C"/>
    <w:rsid w:val="00163858"/>
    <w:rsid w:val="0016422B"/>
    <w:rsid w:val="00164463"/>
    <w:rsid w:val="001645DC"/>
    <w:rsid w:val="00165095"/>
    <w:rsid w:val="001651C5"/>
    <w:rsid w:val="001654F4"/>
    <w:rsid w:val="001660E7"/>
    <w:rsid w:val="00166123"/>
    <w:rsid w:val="00170288"/>
    <w:rsid w:val="00171B7D"/>
    <w:rsid w:val="00173F63"/>
    <w:rsid w:val="00174204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18C3"/>
    <w:rsid w:val="00181C2D"/>
    <w:rsid w:val="0018253F"/>
    <w:rsid w:val="00182BF8"/>
    <w:rsid w:val="00182D5C"/>
    <w:rsid w:val="001830C6"/>
    <w:rsid w:val="001837DA"/>
    <w:rsid w:val="001840EC"/>
    <w:rsid w:val="001845B8"/>
    <w:rsid w:val="00184A06"/>
    <w:rsid w:val="00184B07"/>
    <w:rsid w:val="00187EBF"/>
    <w:rsid w:val="00187EDA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619B"/>
    <w:rsid w:val="001976B8"/>
    <w:rsid w:val="001A0CC5"/>
    <w:rsid w:val="001A135B"/>
    <w:rsid w:val="001A1888"/>
    <w:rsid w:val="001A18E7"/>
    <w:rsid w:val="001A198E"/>
    <w:rsid w:val="001A2505"/>
    <w:rsid w:val="001A3A6E"/>
    <w:rsid w:val="001A3D21"/>
    <w:rsid w:val="001A4788"/>
    <w:rsid w:val="001A4917"/>
    <w:rsid w:val="001A4DFA"/>
    <w:rsid w:val="001A56F4"/>
    <w:rsid w:val="001B0595"/>
    <w:rsid w:val="001B091C"/>
    <w:rsid w:val="001B2958"/>
    <w:rsid w:val="001B2AB5"/>
    <w:rsid w:val="001B3054"/>
    <w:rsid w:val="001B3DBD"/>
    <w:rsid w:val="001B764C"/>
    <w:rsid w:val="001B797E"/>
    <w:rsid w:val="001B7FE5"/>
    <w:rsid w:val="001C201A"/>
    <w:rsid w:val="001C2A55"/>
    <w:rsid w:val="001C2E40"/>
    <w:rsid w:val="001C2EC4"/>
    <w:rsid w:val="001C3611"/>
    <w:rsid w:val="001C3C6E"/>
    <w:rsid w:val="001C49D7"/>
    <w:rsid w:val="001C4A6E"/>
    <w:rsid w:val="001C4D71"/>
    <w:rsid w:val="001C562C"/>
    <w:rsid w:val="001C5A00"/>
    <w:rsid w:val="001C5F15"/>
    <w:rsid w:val="001C64C9"/>
    <w:rsid w:val="001C704F"/>
    <w:rsid w:val="001C7624"/>
    <w:rsid w:val="001D03CE"/>
    <w:rsid w:val="001D08B6"/>
    <w:rsid w:val="001D0F34"/>
    <w:rsid w:val="001D14C9"/>
    <w:rsid w:val="001D19B7"/>
    <w:rsid w:val="001D1F59"/>
    <w:rsid w:val="001D22F5"/>
    <w:rsid w:val="001D2D18"/>
    <w:rsid w:val="001D54EF"/>
    <w:rsid w:val="001D5DB3"/>
    <w:rsid w:val="001D67DA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77FD"/>
    <w:rsid w:val="001F1033"/>
    <w:rsid w:val="001F10D5"/>
    <w:rsid w:val="001F16C4"/>
    <w:rsid w:val="001F222D"/>
    <w:rsid w:val="001F27EA"/>
    <w:rsid w:val="001F2BE2"/>
    <w:rsid w:val="001F33F8"/>
    <w:rsid w:val="001F5444"/>
    <w:rsid w:val="001F584D"/>
    <w:rsid w:val="001F593B"/>
    <w:rsid w:val="001F5D0A"/>
    <w:rsid w:val="001F6C85"/>
    <w:rsid w:val="001F72A0"/>
    <w:rsid w:val="001F7937"/>
    <w:rsid w:val="001F79C9"/>
    <w:rsid w:val="0020029F"/>
    <w:rsid w:val="00200424"/>
    <w:rsid w:val="0020089A"/>
    <w:rsid w:val="00201114"/>
    <w:rsid w:val="0020137F"/>
    <w:rsid w:val="002014AB"/>
    <w:rsid w:val="00201636"/>
    <w:rsid w:val="00202E8F"/>
    <w:rsid w:val="00204144"/>
    <w:rsid w:val="002049F1"/>
    <w:rsid w:val="00204C4B"/>
    <w:rsid w:val="00204F68"/>
    <w:rsid w:val="002076EC"/>
    <w:rsid w:val="002100E8"/>
    <w:rsid w:val="00210123"/>
    <w:rsid w:val="002106A2"/>
    <w:rsid w:val="00211C2B"/>
    <w:rsid w:val="002121C1"/>
    <w:rsid w:val="00212930"/>
    <w:rsid w:val="002152DC"/>
    <w:rsid w:val="0021555A"/>
    <w:rsid w:val="00215749"/>
    <w:rsid w:val="0021574B"/>
    <w:rsid w:val="0021699A"/>
    <w:rsid w:val="00216C86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526B"/>
    <w:rsid w:val="002275D2"/>
    <w:rsid w:val="002309DE"/>
    <w:rsid w:val="00231C22"/>
    <w:rsid w:val="002323A3"/>
    <w:rsid w:val="0023290D"/>
    <w:rsid w:val="0023336F"/>
    <w:rsid w:val="00233552"/>
    <w:rsid w:val="0023395D"/>
    <w:rsid w:val="00233BC8"/>
    <w:rsid w:val="0023656F"/>
    <w:rsid w:val="00236881"/>
    <w:rsid w:val="00236FE2"/>
    <w:rsid w:val="00241442"/>
    <w:rsid w:val="0024193B"/>
    <w:rsid w:val="0024228A"/>
    <w:rsid w:val="00242662"/>
    <w:rsid w:val="002426E2"/>
    <w:rsid w:val="002429FD"/>
    <w:rsid w:val="002438C2"/>
    <w:rsid w:val="00243904"/>
    <w:rsid w:val="00243930"/>
    <w:rsid w:val="00243DFC"/>
    <w:rsid w:val="00244AFC"/>
    <w:rsid w:val="00244F58"/>
    <w:rsid w:val="00245608"/>
    <w:rsid w:val="00245A32"/>
    <w:rsid w:val="00245C27"/>
    <w:rsid w:val="00246791"/>
    <w:rsid w:val="00246CE7"/>
    <w:rsid w:val="00246E0B"/>
    <w:rsid w:val="00247BE4"/>
    <w:rsid w:val="00247C36"/>
    <w:rsid w:val="00247EC2"/>
    <w:rsid w:val="002513B3"/>
    <w:rsid w:val="002517E2"/>
    <w:rsid w:val="00251884"/>
    <w:rsid w:val="002518A9"/>
    <w:rsid w:val="00251FF6"/>
    <w:rsid w:val="00252B07"/>
    <w:rsid w:val="00253817"/>
    <w:rsid w:val="00253CBD"/>
    <w:rsid w:val="00253E26"/>
    <w:rsid w:val="0025541F"/>
    <w:rsid w:val="0025542C"/>
    <w:rsid w:val="0025576F"/>
    <w:rsid w:val="00257C5A"/>
    <w:rsid w:val="00257ECB"/>
    <w:rsid w:val="00260EBE"/>
    <w:rsid w:val="00261528"/>
    <w:rsid w:val="00261758"/>
    <w:rsid w:val="0026321A"/>
    <w:rsid w:val="00263BA1"/>
    <w:rsid w:val="00263E1E"/>
    <w:rsid w:val="00263EA6"/>
    <w:rsid w:val="00263F9D"/>
    <w:rsid w:val="00264102"/>
    <w:rsid w:val="00265401"/>
    <w:rsid w:val="00266BB3"/>
    <w:rsid w:val="00266C1C"/>
    <w:rsid w:val="002673B6"/>
    <w:rsid w:val="002700B8"/>
    <w:rsid w:val="002706BB"/>
    <w:rsid w:val="00270CD0"/>
    <w:rsid w:val="00271C5A"/>
    <w:rsid w:val="002725FC"/>
    <w:rsid w:val="00272A55"/>
    <w:rsid w:val="00272DCC"/>
    <w:rsid w:val="00272F09"/>
    <w:rsid w:val="00273FB4"/>
    <w:rsid w:val="002748E9"/>
    <w:rsid w:val="00274D66"/>
    <w:rsid w:val="00275567"/>
    <w:rsid w:val="002759BF"/>
    <w:rsid w:val="00275B22"/>
    <w:rsid w:val="002768F1"/>
    <w:rsid w:val="00276A13"/>
    <w:rsid w:val="00276DC7"/>
    <w:rsid w:val="00281EB5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9D5"/>
    <w:rsid w:val="00293E99"/>
    <w:rsid w:val="00294766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29AE"/>
    <w:rsid w:val="002B431E"/>
    <w:rsid w:val="002B43E8"/>
    <w:rsid w:val="002B5803"/>
    <w:rsid w:val="002B5B76"/>
    <w:rsid w:val="002B5ED1"/>
    <w:rsid w:val="002B6FCC"/>
    <w:rsid w:val="002B700D"/>
    <w:rsid w:val="002B7294"/>
    <w:rsid w:val="002B7BCF"/>
    <w:rsid w:val="002C04AE"/>
    <w:rsid w:val="002C23A8"/>
    <w:rsid w:val="002C2B3F"/>
    <w:rsid w:val="002C300E"/>
    <w:rsid w:val="002C355E"/>
    <w:rsid w:val="002C3C3D"/>
    <w:rsid w:val="002C3C4B"/>
    <w:rsid w:val="002C3C5B"/>
    <w:rsid w:val="002C40A2"/>
    <w:rsid w:val="002C43EE"/>
    <w:rsid w:val="002C5373"/>
    <w:rsid w:val="002C5408"/>
    <w:rsid w:val="002C683A"/>
    <w:rsid w:val="002C74A9"/>
    <w:rsid w:val="002C76A0"/>
    <w:rsid w:val="002C7CFF"/>
    <w:rsid w:val="002C7F8F"/>
    <w:rsid w:val="002D0127"/>
    <w:rsid w:val="002D0DCC"/>
    <w:rsid w:val="002D0E94"/>
    <w:rsid w:val="002D2F22"/>
    <w:rsid w:val="002D3445"/>
    <w:rsid w:val="002D411E"/>
    <w:rsid w:val="002D45E4"/>
    <w:rsid w:val="002D5AAA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23F"/>
    <w:rsid w:val="002E6842"/>
    <w:rsid w:val="002E6B4C"/>
    <w:rsid w:val="002E7B2B"/>
    <w:rsid w:val="002E7ED1"/>
    <w:rsid w:val="002F0387"/>
    <w:rsid w:val="002F0909"/>
    <w:rsid w:val="002F1DCA"/>
    <w:rsid w:val="002F1E50"/>
    <w:rsid w:val="002F2967"/>
    <w:rsid w:val="002F2B3C"/>
    <w:rsid w:val="002F3892"/>
    <w:rsid w:val="002F523F"/>
    <w:rsid w:val="002F61DD"/>
    <w:rsid w:val="002F6489"/>
    <w:rsid w:val="00300950"/>
    <w:rsid w:val="00300FFB"/>
    <w:rsid w:val="00301117"/>
    <w:rsid w:val="003020F9"/>
    <w:rsid w:val="00302212"/>
    <w:rsid w:val="003025B5"/>
    <w:rsid w:val="00302D23"/>
    <w:rsid w:val="00302D25"/>
    <w:rsid w:val="00302EB9"/>
    <w:rsid w:val="00305721"/>
    <w:rsid w:val="00306DC3"/>
    <w:rsid w:val="0030702A"/>
    <w:rsid w:val="0030726C"/>
    <w:rsid w:val="003074FC"/>
    <w:rsid w:val="0030785E"/>
    <w:rsid w:val="003104C7"/>
    <w:rsid w:val="00310B45"/>
    <w:rsid w:val="00311036"/>
    <w:rsid w:val="003113CE"/>
    <w:rsid w:val="00311881"/>
    <w:rsid w:val="00311A9B"/>
    <w:rsid w:val="00311D0B"/>
    <w:rsid w:val="00311E33"/>
    <w:rsid w:val="00312FC7"/>
    <w:rsid w:val="00313C02"/>
    <w:rsid w:val="0031745F"/>
    <w:rsid w:val="003179BE"/>
    <w:rsid w:val="00317A54"/>
    <w:rsid w:val="00317B41"/>
    <w:rsid w:val="00317C01"/>
    <w:rsid w:val="00320288"/>
    <w:rsid w:val="0032162F"/>
    <w:rsid w:val="00321F5F"/>
    <w:rsid w:val="003221C1"/>
    <w:rsid w:val="0032584E"/>
    <w:rsid w:val="00326B65"/>
    <w:rsid w:val="00327336"/>
    <w:rsid w:val="0032741B"/>
    <w:rsid w:val="00330540"/>
    <w:rsid w:val="0033179F"/>
    <w:rsid w:val="0033224D"/>
    <w:rsid w:val="003338F8"/>
    <w:rsid w:val="00333EA8"/>
    <w:rsid w:val="00336025"/>
    <w:rsid w:val="0033611B"/>
    <w:rsid w:val="00336DFA"/>
    <w:rsid w:val="0033775C"/>
    <w:rsid w:val="003377CD"/>
    <w:rsid w:val="0034047D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0ECB"/>
    <w:rsid w:val="00351E9D"/>
    <w:rsid w:val="0035214F"/>
    <w:rsid w:val="00352BAD"/>
    <w:rsid w:val="0035310E"/>
    <w:rsid w:val="00354C2D"/>
    <w:rsid w:val="00354F04"/>
    <w:rsid w:val="003566A1"/>
    <w:rsid w:val="00357358"/>
    <w:rsid w:val="0035750D"/>
    <w:rsid w:val="0036076E"/>
    <w:rsid w:val="00360F01"/>
    <w:rsid w:val="003612E4"/>
    <w:rsid w:val="0036207A"/>
    <w:rsid w:val="00363FFC"/>
    <w:rsid w:val="00364F36"/>
    <w:rsid w:val="003651FF"/>
    <w:rsid w:val="003655D1"/>
    <w:rsid w:val="00370E0C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74FCF"/>
    <w:rsid w:val="00375B65"/>
    <w:rsid w:val="003765E1"/>
    <w:rsid w:val="00377C56"/>
    <w:rsid w:val="00380C36"/>
    <w:rsid w:val="00380F59"/>
    <w:rsid w:val="00382557"/>
    <w:rsid w:val="0038260A"/>
    <w:rsid w:val="00382997"/>
    <w:rsid w:val="00382FA4"/>
    <w:rsid w:val="00382FF4"/>
    <w:rsid w:val="00384A65"/>
    <w:rsid w:val="003854DA"/>
    <w:rsid w:val="00386C37"/>
    <w:rsid w:val="00387E8E"/>
    <w:rsid w:val="00387EC4"/>
    <w:rsid w:val="00391FF7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74"/>
    <w:rsid w:val="003A38AC"/>
    <w:rsid w:val="003A4012"/>
    <w:rsid w:val="003A44EE"/>
    <w:rsid w:val="003A4D4A"/>
    <w:rsid w:val="003A7132"/>
    <w:rsid w:val="003B0193"/>
    <w:rsid w:val="003B07E9"/>
    <w:rsid w:val="003B0822"/>
    <w:rsid w:val="003B0B6A"/>
    <w:rsid w:val="003B0B9A"/>
    <w:rsid w:val="003B2109"/>
    <w:rsid w:val="003B24C5"/>
    <w:rsid w:val="003B3355"/>
    <w:rsid w:val="003B38E4"/>
    <w:rsid w:val="003B3BA4"/>
    <w:rsid w:val="003B435A"/>
    <w:rsid w:val="003B4746"/>
    <w:rsid w:val="003B4F63"/>
    <w:rsid w:val="003B5954"/>
    <w:rsid w:val="003B5FDA"/>
    <w:rsid w:val="003B6176"/>
    <w:rsid w:val="003B689F"/>
    <w:rsid w:val="003C00AE"/>
    <w:rsid w:val="003C02E5"/>
    <w:rsid w:val="003C11B8"/>
    <w:rsid w:val="003C2342"/>
    <w:rsid w:val="003C29F7"/>
    <w:rsid w:val="003C2A5B"/>
    <w:rsid w:val="003C3027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724"/>
    <w:rsid w:val="003D7C04"/>
    <w:rsid w:val="003E0259"/>
    <w:rsid w:val="003E05CF"/>
    <w:rsid w:val="003E2E7A"/>
    <w:rsid w:val="003E4A68"/>
    <w:rsid w:val="003E4E33"/>
    <w:rsid w:val="003E53A0"/>
    <w:rsid w:val="003E566D"/>
    <w:rsid w:val="003E63C4"/>
    <w:rsid w:val="003E70FE"/>
    <w:rsid w:val="003E7232"/>
    <w:rsid w:val="003E76B3"/>
    <w:rsid w:val="003F062B"/>
    <w:rsid w:val="003F0963"/>
    <w:rsid w:val="003F0F5A"/>
    <w:rsid w:val="003F1B73"/>
    <w:rsid w:val="003F1FA2"/>
    <w:rsid w:val="003F2532"/>
    <w:rsid w:val="003F2602"/>
    <w:rsid w:val="003F27C9"/>
    <w:rsid w:val="003F2F49"/>
    <w:rsid w:val="003F3727"/>
    <w:rsid w:val="003F53F5"/>
    <w:rsid w:val="003F5FD7"/>
    <w:rsid w:val="003F679E"/>
    <w:rsid w:val="003F6A97"/>
    <w:rsid w:val="003F6F44"/>
    <w:rsid w:val="003F7A5D"/>
    <w:rsid w:val="00400233"/>
    <w:rsid w:val="00400598"/>
    <w:rsid w:val="00400EFC"/>
    <w:rsid w:val="00400FB9"/>
    <w:rsid w:val="00401B2F"/>
    <w:rsid w:val="00401E5F"/>
    <w:rsid w:val="00401E82"/>
    <w:rsid w:val="00402427"/>
    <w:rsid w:val="004028E8"/>
    <w:rsid w:val="004035DD"/>
    <w:rsid w:val="00403C39"/>
    <w:rsid w:val="00403D91"/>
    <w:rsid w:val="0040417B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541C"/>
    <w:rsid w:val="00415868"/>
    <w:rsid w:val="0041696C"/>
    <w:rsid w:val="0041727D"/>
    <w:rsid w:val="00417BFE"/>
    <w:rsid w:val="0042009A"/>
    <w:rsid w:val="00420E02"/>
    <w:rsid w:val="00422C7F"/>
    <w:rsid w:val="00422E04"/>
    <w:rsid w:val="00422E6C"/>
    <w:rsid w:val="00423008"/>
    <w:rsid w:val="004243AE"/>
    <w:rsid w:val="00424D22"/>
    <w:rsid w:val="00425A73"/>
    <w:rsid w:val="00425DB1"/>
    <w:rsid w:val="00427C33"/>
    <w:rsid w:val="00430F97"/>
    <w:rsid w:val="00431C95"/>
    <w:rsid w:val="004324F3"/>
    <w:rsid w:val="00432A8C"/>
    <w:rsid w:val="00432D57"/>
    <w:rsid w:val="00433337"/>
    <w:rsid w:val="00433CA9"/>
    <w:rsid w:val="004357DE"/>
    <w:rsid w:val="00435C19"/>
    <w:rsid w:val="00435E9D"/>
    <w:rsid w:val="00436EEB"/>
    <w:rsid w:val="00440CE3"/>
    <w:rsid w:val="00440D79"/>
    <w:rsid w:val="0044364A"/>
    <w:rsid w:val="00443D38"/>
    <w:rsid w:val="00444663"/>
    <w:rsid w:val="004446EA"/>
    <w:rsid w:val="00444DEA"/>
    <w:rsid w:val="00445D75"/>
    <w:rsid w:val="00447938"/>
    <w:rsid w:val="00450894"/>
    <w:rsid w:val="0045187B"/>
    <w:rsid w:val="00451CBE"/>
    <w:rsid w:val="00451E97"/>
    <w:rsid w:val="0045238D"/>
    <w:rsid w:val="004524C1"/>
    <w:rsid w:val="00452B0B"/>
    <w:rsid w:val="00454A31"/>
    <w:rsid w:val="00454BBC"/>
    <w:rsid w:val="00454E82"/>
    <w:rsid w:val="00454F4C"/>
    <w:rsid w:val="00455646"/>
    <w:rsid w:val="0045727E"/>
    <w:rsid w:val="00460CE2"/>
    <w:rsid w:val="00461BE5"/>
    <w:rsid w:val="00462181"/>
    <w:rsid w:val="0046223B"/>
    <w:rsid w:val="004625A4"/>
    <w:rsid w:val="00462DD3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15B"/>
    <w:rsid w:val="00470482"/>
    <w:rsid w:val="004706B2"/>
    <w:rsid w:val="00472119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1B6"/>
    <w:rsid w:val="00482A38"/>
    <w:rsid w:val="0048350C"/>
    <w:rsid w:val="0048395A"/>
    <w:rsid w:val="0048410C"/>
    <w:rsid w:val="00484186"/>
    <w:rsid w:val="00484649"/>
    <w:rsid w:val="00484E6F"/>
    <w:rsid w:val="0048510B"/>
    <w:rsid w:val="0048592D"/>
    <w:rsid w:val="00485DA8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A63"/>
    <w:rsid w:val="004A4C1F"/>
    <w:rsid w:val="004A5223"/>
    <w:rsid w:val="004A58DE"/>
    <w:rsid w:val="004A61C7"/>
    <w:rsid w:val="004A7C53"/>
    <w:rsid w:val="004A7CF3"/>
    <w:rsid w:val="004B1890"/>
    <w:rsid w:val="004B2605"/>
    <w:rsid w:val="004B2664"/>
    <w:rsid w:val="004B2667"/>
    <w:rsid w:val="004B3B5C"/>
    <w:rsid w:val="004B4307"/>
    <w:rsid w:val="004B502B"/>
    <w:rsid w:val="004B51F0"/>
    <w:rsid w:val="004B6D42"/>
    <w:rsid w:val="004B73DF"/>
    <w:rsid w:val="004C0395"/>
    <w:rsid w:val="004C0C44"/>
    <w:rsid w:val="004C0CA2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434"/>
    <w:rsid w:val="004D0FEF"/>
    <w:rsid w:val="004D1C18"/>
    <w:rsid w:val="004D2F42"/>
    <w:rsid w:val="004D30D1"/>
    <w:rsid w:val="004D3201"/>
    <w:rsid w:val="004D3FA5"/>
    <w:rsid w:val="004D5ADD"/>
    <w:rsid w:val="004D6707"/>
    <w:rsid w:val="004D68C3"/>
    <w:rsid w:val="004D7D72"/>
    <w:rsid w:val="004D7F26"/>
    <w:rsid w:val="004E0318"/>
    <w:rsid w:val="004E0AC0"/>
    <w:rsid w:val="004E0B89"/>
    <w:rsid w:val="004E168E"/>
    <w:rsid w:val="004E2A77"/>
    <w:rsid w:val="004E59DD"/>
    <w:rsid w:val="004E6CBD"/>
    <w:rsid w:val="004F16C4"/>
    <w:rsid w:val="004F2542"/>
    <w:rsid w:val="004F27D4"/>
    <w:rsid w:val="004F35FA"/>
    <w:rsid w:val="004F3AC3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6EE"/>
    <w:rsid w:val="00505D02"/>
    <w:rsid w:val="0050611B"/>
    <w:rsid w:val="00506D85"/>
    <w:rsid w:val="00507C91"/>
    <w:rsid w:val="00507F6F"/>
    <w:rsid w:val="0051177E"/>
    <w:rsid w:val="00512B7B"/>
    <w:rsid w:val="00512F97"/>
    <w:rsid w:val="005162F5"/>
    <w:rsid w:val="00517983"/>
    <w:rsid w:val="00517AE7"/>
    <w:rsid w:val="00520A18"/>
    <w:rsid w:val="005223C3"/>
    <w:rsid w:val="00522EEF"/>
    <w:rsid w:val="00522FD7"/>
    <w:rsid w:val="00525681"/>
    <w:rsid w:val="00525FC3"/>
    <w:rsid w:val="0052684D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BDE"/>
    <w:rsid w:val="0053594F"/>
    <w:rsid w:val="00535FB3"/>
    <w:rsid w:val="0053734C"/>
    <w:rsid w:val="00537359"/>
    <w:rsid w:val="00537961"/>
    <w:rsid w:val="005403AE"/>
    <w:rsid w:val="005406C8"/>
    <w:rsid w:val="00541B28"/>
    <w:rsid w:val="00541F7B"/>
    <w:rsid w:val="00542A98"/>
    <w:rsid w:val="00542F1B"/>
    <w:rsid w:val="0054370B"/>
    <w:rsid w:val="00543C6A"/>
    <w:rsid w:val="005457B0"/>
    <w:rsid w:val="00545887"/>
    <w:rsid w:val="0054601E"/>
    <w:rsid w:val="0054688B"/>
    <w:rsid w:val="00550730"/>
    <w:rsid w:val="00551678"/>
    <w:rsid w:val="0055188C"/>
    <w:rsid w:val="005523DD"/>
    <w:rsid w:val="00552566"/>
    <w:rsid w:val="00554C87"/>
    <w:rsid w:val="00555501"/>
    <w:rsid w:val="00555982"/>
    <w:rsid w:val="00555CDD"/>
    <w:rsid w:val="00556196"/>
    <w:rsid w:val="00556802"/>
    <w:rsid w:val="00560047"/>
    <w:rsid w:val="005601A3"/>
    <w:rsid w:val="0056066F"/>
    <w:rsid w:val="005618EF"/>
    <w:rsid w:val="00561FFB"/>
    <w:rsid w:val="005629D7"/>
    <w:rsid w:val="0056437E"/>
    <w:rsid w:val="00565500"/>
    <w:rsid w:val="00566F23"/>
    <w:rsid w:val="00567281"/>
    <w:rsid w:val="00567493"/>
    <w:rsid w:val="00567CD4"/>
    <w:rsid w:val="00570090"/>
    <w:rsid w:val="00570ABD"/>
    <w:rsid w:val="0057182D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947"/>
    <w:rsid w:val="00581A23"/>
    <w:rsid w:val="00582B24"/>
    <w:rsid w:val="00583D0A"/>
    <w:rsid w:val="00583D1B"/>
    <w:rsid w:val="00583E66"/>
    <w:rsid w:val="005849A3"/>
    <w:rsid w:val="00584DEB"/>
    <w:rsid w:val="00585240"/>
    <w:rsid w:val="005859B2"/>
    <w:rsid w:val="0058602F"/>
    <w:rsid w:val="0058659A"/>
    <w:rsid w:val="00586E5A"/>
    <w:rsid w:val="005900E8"/>
    <w:rsid w:val="005922BB"/>
    <w:rsid w:val="00594574"/>
    <w:rsid w:val="00594A6C"/>
    <w:rsid w:val="00594EC4"/>
    <w:rsid w:val="005952D7"/>
    <w:rsid w:val="0059533E"/>
    <w:rsid w:val="00595C9E"/>
    <w:rsid w:val="005965A0"/>
    <w:rsid w:val="00596F26"/>
    <w:rsid w:val="005970BD"/>
    <w:rsid w:val="00597734"/>
    <w:rsid w:val="005A024E"/>
    <w:rsid w:val="005A0344"/>
    <w:rsid w:val="005A1E9D"/>
    <w:rsid w:val="005A3277"/>
    <w:rsid w:val="005A34E2"/>
    <w:rsid w:val="005A38C0"/>
    <w:rsid w:val="005A3E74"/>
    <w:rsid w:val="005A468A"/>
    <w:rsid w:val="005A51DE"/>
    <w:rsid w:val="005A52E2"/>
    <w:rsid w:val="005A6118"/>
    <w:rsid w:val="005A68B9"/>
    <w:rsid w:val="005A769B"/>
    <w:rsid w:val="005A79A6"/>
    <w:rsid w:val="005B0638"/>
    <w:rsid w:val="005B0844"/>
    <w:rsid w:val="005B15AE"/>
    <w:rsid w:val="005B1CCC"/>
    <w:rsid w:val="005B23A0"/>
    <w:rsid w:val="005B2AB7"/>
    <w:rsid w:val="005B3066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FB1"/>
    <w:rsid w:val="005C1A5C"/>
    <w:rsid w:val="005C1B81"/>
    <w:rsid w:val="005C31F3"/>
    <w:rsid w:val="005C3443"/>
    <w:rsid w:val="005C40C2"/>
    <w:rsid w:val="005C5937"/>
    <w:rsid w:val="005D2437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171"/>
    <w:rsid w:val="005D77CE"/>
    <w:rsid w:val="005E014D"/>
    <w:rsid w:val="005E019E"/>
    <w:rsid w:val="005E1E67"/>
    <w:rsid w:val="005E28F7"/>
    <w:rsid w:val="005E2B60"/>
    <w:rsid w:val="005E3344"/>
    <w:rsid w:val="005E659F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AAC"/>
    <w:rsid w:val="005F5551"/>
    <w:rsid w:val="00601113"/>
    <w:rsid w:val="0060140C"/>
    <w:rsid w:val="00601C5D"/>
    <w:rsid w:val="00601D9C"/>
    <w:rsid w:val="00601DF1"/>
    <w:rsid w:val="006022C6"/>
    <w:rsid w:val="006026AF"/>
    <w:rsid w:val="00603C18"/>
    <w:rsid w:val="00604869"/>
    <w:rsid w:val="00606342"/>
    <w:rsid w:val="006069DE"/>
    <w:rsid w:val="00611B06"/>
    <w:rsid w:val="0061235E"/>
    <w:rsid w:val="00612605"/>
    <w:rsid w:val="00612718"/>
    <w:rsid w:val="00612E2C"/>
    <w:rsid w:val="006148E2"/>
    <w:rsid w:val="006172C9"/>
    <w:rsid w:val="00617C1C"/>
    <w:rsid w:val="00620D70"/>
    <w:rsid w:val="00620DBA"/>
    <w:rsid w:val="00622915"/>
    <w:rsid w:val="00622F7A"/>
    <w:rsid w:val="00623CCA"/>
    <w:rsid w:val="0062403B"/>
    <w:rsid w:val="006242D4"/>
    <w:rsid w:val="00624D5A"/>
    <w:rsid w:val="00625DAA"/>
    <w:rsid w:val="0062612F"/>
    <w:rsid w:val="00627C7D"/>
    <w:rsid w:val="00632923"/>
    <w:rsid w:val="006348B5"/>
    <w:rsid w:val="00634CDB"/>
    <w:rsid w:val="00637442"/>
    <w:rsid w:val="00640D3C"/>
    <w:rsid w:val="00641078"/>
    <w:rsid w:val="00641DA9"/>
    <w:rsid w:val="00642C61"/>
    <w:rsid w:val="006435E7"/>
    <w:rsid w:val="00643FE3"/>
    <w:rsid w:val="00644368"/>
    <w:rsid w:val="006447F6"/>
    <w:rsid w:val="00645625"/>
    <w:rsid w:val="00646EE0"/>
    <w:rsid w:val="00647829"/>
    <w:rsid w:val="0065100D"/>
    <w:rsid w:val="00651179"/>
    <w:rsid w:val="00651245"/>
    <w:rsid w:val="00652648"/>
    <w:rsid w:val="00652B03"/>
    <w:rsid w:val="00652B8A"/>
    <w:rsid w:val="006530BE"/>
    <w:rsid w:val="0065340D"/>
    <w:rsid w:val="00654828"/>
    <w:rsid w:val="00654A3D"/>
    <w:rsid w:val="00656829"/>
    <w:rsid w:val="00656F64"/>
    <w:rsid w:val="006570B2"/>
    <w:rsid w:val="00657204"/>
    <w:rsid w:val="006573B3"/>
    <w:rsid w:val="006605FA"/>
    <w:rsid w:val="006608D3"/>
    <w:rsid w:val="00661A61"/>
    <w:rsid w:val="00661EB8"/>
    <w:rsid w:val="006630F6"/>
    <w:rsid w:val="006636FE"/>
    <w:rsid w:val="00663720"/>
    <w:rsid w:val="00663EC4"/>
    <w:rsid w:val="00663F15"/>
    <w:rsid w:val="006647C4"/>
    <w:rsid w:val="00664BF7"/>
    <w:rsid w:val="00665F5D"/>
    <w:rsid w:val="006708E0"/>
    <w:rsid w:val="00672BA9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59D"/>
    <w:rsid w:val="00687671"/>
    <w:rsid w:val="00687C04"/>
    <w:rsid w:val="00687F1A"/>
    <w:rsid w:val="00690095"/>
    <w:rsid w:val="00690A62"/>
    <w:rsid w:val="00690EA7"/>
    <w:rsid w:val="00692FBC"/>
    <w:rsid w:val="00693481"/>
    <w:rsid w:val="00694082"/>
    <w:rsid w:val="00694BCD"/>
    <w:rsid w:val="00694CC7"/>
    <w:rsid w:val="00695545"/>
    <w:rsid w:val="006A04EF"/>
    <w:rsid w:val="006A16ED"/>
    <w:rsid w:val="006A1749"/>
    <w:rsid w:val="006A1C25"/>
    <w:rsid w:val="006A2389"/>
    <w:rsid w:val="006A253B"/>
    <w:rsid w:val="006A2EAF"/>
    <w:rsid w:val="006A3662"/>
    <w:rsid w:val="006A41E2"/>
    <w:rsid w:val="006A4482"/>
    <w:rsid w:val="006A45E7"/>
    <w:rsid w:val="006A4FA8"/>
    <w:rsid w:val="006A5FC6"/>
    <w:rsid w:val="006A6896"/>
    <w:rsid w:val="006B0DA7"/>
    <w:rsid w:val="006B4D42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1EFC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48E7"/>
    <w:rsid w:val="006E4B03"/>
    <w:rsid w:val="006E5F5C"/>
    <w:rsid w:val="006E6D3D"/>
    <w:rsid w:val="006E7E90"/>
    <w:rsid w:val="006F000F"/>
    <w:rsid w:val="006F058E"/>
    <w:rsid w:val="006F1550"/>
    <w:rsid w:val="006F2345"/>
    <w:rsid w:val="006F23C1"/>
    <w:rsid w:val="006F2FD5"/>
    <w:rsid w:val="006F358D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429A"/>
    <w:rsid w:val="007047C6"/>
    <w:rsid w:val="00705074"/>
    <w:rsid w:val="00705086"/>
    <w:rsid w:val="00707EF5"/>
    <w:rsid w:val="007103FD"/>
    <w:rsid w:val="00711631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410"/>
    <w:rsid w:val="007254C4"/>
    <w:rsid w:val="0072567F"/>
    <w:rsid w:val="0072687E"/>
    <w:rsid w:val="00726981"/>
    <w:rsid w:val="007277B7"/>
    <w:rsid w:val="0073006C"/>
    <w:rsid w:val="00731EFE"/>
    <w:rsid w:val="0073209B"/>
    <w:rsid w:val="0073215C"/>
    <w:rsid w:val="00733BFB"/>
    <w:rsid w:val="00735176"/>
    <w:rsid w:val="007353E7"/>
    <w:rsid w:val="00735421"/>
    <w:rsid w:val="007365D6"/>
    <w:rsid w:val="007374B7"/>
    <w:rsid w:val="00737583"/>
    <w:rsid w:val="00737F47"/>
    <w:rsid w:val="007403CF"/>
    <w:rsid w:val="007416BE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4EF"/>
    <w:rsid w:val="00750176"/>
    <w:rsid w:val="007513F9"/>
    <w:rsid w:val="0075140C"/>
    <w:rsid w:val="00751C0B"/>
    <w:rsid w:val="00752ACA"/>
    <w:rsid w:val="0075349D"/>
    <w:rsid w:val="0075357D"/>
    <w:rsid w:val="00753FD0"/>
    <w:rsid w:val="0075506B"/>
    <w:rsid w:val="0075512B"/>
    <w:rsid w:val="007557F9"/>
    <w:rsid w:val="00757092"/>
    <w:rsid w:val="00757297"/>
    <w:rsid w:val="0076112C"/>
    <w:rsid w:val="007617C5"/>
    <w:rsid w:val="00761D1C"/>
    <w:rsid w:val="007631EC"/>
    <w:rsid w:val="00764593"/>
    <w:rsid w:val="00764967"/>
    <w:rsid w:val="00765860"/>
    <w:rsid w:val="00766554"/>
    <w:rsid w:val="00767B63"/>
    <w:rsid w:val="00767D80"/>
    <w:rsid w:val="0077001B"/>
    <w:rsid w:val="007704F2"/>
    <w:rsid w:val="00770AD6"/>
    <w:rsid w:val="00771328"/>
    <w:rsid w:val="00771B6A"/>
    <w:rsid w:val="00772150"/>
    <w:rsid w:val="007725E5"/>
    <w:rsid w:val="00773388"/>
    <w:rsid w:val="00773739"/>
    <w:rsid w:val="00773D75"/>
    <w:rsid w:val="00774506"/>
    <w:rsid w:val="0077592D"/>
    <w:rsid w:val="00775D28"/>
    <w:rsid w:val="00777A7C"/>
    <w:rsid w:val="00777B94"/>
    <w:rsid w:val="00777F86"/>
    <w:rsid w:val="00780DAF"/>
    <w:rsid w:val="00780EF6"/>
    <w:rsid w:val="0078156B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70C6"/>
    <w:rsid w:val="007977B9"/>
    <w:rsid w:val="007A07EE"/>
    <w:rsid w:val="007A15B8"/>
    <w:rsid w:val="007A1772"/>
    <w:rsid w:val="007A1FB9"/>
    <w:rsid w:val="007A20AD"/>
    <w:rsid w:val="007A2157"/>
    <w:rsid w:val="007A26E0"/>
    <w:rsid w:val="007A2B18"/>
    <w:rsid w:val="007A389A"/>
    <w:rsid w:val="007A54DE"/>
    <w:rsid w:val="007A58B1"/>
    <w:rsid w:val="007A5D70"/>
    <w:rsid w:val="007A7656"/>
    <w:rsid w:val="007A7AE0"/>
    <w:rsid w:val="007A7BB0"/>
    <w:rsid w:val="007B0D6E"/>
    <w:rsid w:val="007B1653"/>
    <w:rsid w:val="007B224F"/>
    <w:rsid w:val="007B23E7"/>
    <w:rsid w:val="007B2419"/>
    <w:rsid w:val="007B26AB"/>
    <w:rsid w:val="007B2A56"/>
    <w:rsid w:val="007B3D46"/>
    <w:rsid w:val="007B4914"/>
    <w:rsid w:val="007B51A2"/>
    <w:rsid w:val="007B5B38"/>
    <w:rsid w:val="007B5EE6"/>
    <w:rsid w:val="007B6477"/>
    <w:rsid w:val="007B7D35"/>
    <w:rsid w:val="007C22C9"/>
    <w:rsid w:val="007C2946"/>
    <w:rsid w:val="007C3A8C"/>
    <w:rsid w:val="007C4103"/>
    <w:rsid w:val="007C4F49"/>
    <w:rsid w:val="007C6939"/>
    <w:rsid w:val="007C6EC2"/>
    <w:rsid w:val="007C783B"/>
    <w:rsid w:val="007C7E9B"/>
    <w:rsid w:val="007D24E2"/>
    <w:rsid w:val="007D3525"/>
    <w:rsid w:val="007D41D7"/>
    <w:rsid w:val="007D44E3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F87"/>
    <w:rsid w:val="007E2CD0"/>
    <w:rsid w:val="007E477C"/>
    <w:rsid w:val="007E5663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647"/>
    <w:rsid w:val="007F3E78"/>
    <w:rsid w:val="007F4B12"/>
    <w:rsid w:val="007F4EE5"/>
    <w:rsid w:val="007F5AC0"/>
    <w:rsid w:val="007F6B17"/>
    <w:rsid w:val="007F71F6"/>
    <w:rsid w:val="007F7336"/>
    <w:rsid w:val="007F7C3E"/>
    <w:rsid w:val="00800E51"/>
    <w:rsid w:val="00801AF2"/>
    <w:rsid w:val="008025AF"/>
    <w:rsid w:val="008035F1"/>
    <w:rsid w:val="008036CD"/>
    <w:rsid w:val="0080390E"/>
    <w:rsid w:val="00803C80"/>
    <w:rsid w:val="00804499"/>
    <w:rsid w:val="0080450A"/>
    <w:rsid w:val="00804A5E"/>
    <w:rsid w:val="00807E56"/>
    <w:rsid w:val="00810123"/>
    <w:rsid w:val="00811203"/>
    <w:rsid w:val="008112BF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48D"/>
    <w:rsid w:val="00817E04"/>
    <w:rsid w:val="00820233"/>
    <w:rsid w:val="008208AA"/>
    <w:rsid w:val="008208C8"/>
    <w:rsid w:val="00820CEF"/>
    <w:rsid w:val="00821FE2"/>
    <w:rsid w:val="008222DA"/>
    <w:rsid w:val="00822378"/>
    <w:rsid w:val="00822D8B"/>
    <w:rsid w:val="00824C71"/>
    <w:rsid w:val="00824E2F"/>
    <w:rsid w:val="00824EE5"/>
    <w:rsid w:val="00826A95"/>
    <w:rsid w:val="00826B7D"/>
    <w:rsid w:val="008308EF"/>
    <w:rsid w:val="00831C86"/>
    <w:rsid w:val="00832761"/>
    <w:rsid w:val="00833723"/>
    <w:rsid w:val="00833809"/>
    <w:rsid w:val="00833A76"/>
    <w:rsid w:val="00834656"/>
    <w:rsid w:val="00834F54"/>
    <w:rsid w:val="00835151"/>
    <w:rsid w:val="00835268"/>
    <w:rsid w:val="008355FB"/>
    <w:rsid w:val="00835709"/>
    <w:rsid w:val="0083578F"/>
    <w:rsid w:val="0083639B"/>
    <w:rsid w:val="00837694"/>
    <w:rsid w:val="008379BD"/>
    <w:rsid w:val="00837A65"/>
    <w:rsid w:val="00837D27"/>
    <w:rsid w:val="00840310"/>
    <w:rsid w:val="00840C19"/>
    <w:rsid w:val="00842013"/>
    <w:rsid w:val="00843742"/>
    <w:rsid w:val="008437B4"/>
    <w:rsid w:val="00843849"/>
    <w:rsid w:val="008447F0"/>
    <w:rsid w:val="00845CF0"/>
    <w:rsid w:val="008463C9"/>
    <w:rsid w:val="00846B70"/>
    <w:rsid w:val="00846CEE"/>
    <w:rsid w:val="00847391"/>
    <w:rsid w:val="00847CCA"/>
    <w:rsid w:val="00847D20"/>
    <w:rsid w:val="0085047F"/>
    <w:rsid w:val="00851087"/>
    <w:rsid w:val="008515BD"/>
    <w:rsid w:val="00851BA2"/>
    <w:rsid w:val="0085344E"/>
    <w:rsid w:val="00853B67"/>
    <w:rsid w:val="008549E9"/>
    <w:rsid w:val="008559E2"/>
    <w:rsid w:val="008562CE"/>
    <w:rsid w:val="00856394"/>
    <w:rsid w:val="00856D8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BE3"/>
    <w:rsid w:val="008651FA"/>
    <w:rsid w:val="00865769"/>
    <w:rsid w:val="00865B9E"/>
    <w:rsid w:val="008711E4"/>
    <w:rsid w:val="008729A0"/>
    <w:rsid w:val="008744FE"/>
    <w:rsid w:val="0087568E"/>
    <w:rsid w:val="00875B55"/>
    <w:rsid w:val="008800A3"/>
    <w:rsid w:val="0088047F"/>
    <w:rsid w:val="00881FE9"/>
    <w:rsid w:val="008822AF"/>
    <w:rsid w:val="00882654"/>
    <w:rsid w:val="008827B5"/>
    <w:rsid w:val="008829A8"/>
    <w:rsid w:val="00882B0E"/>
    <w:rsid w:val="008832FB"/>
    <w:rsid w:val="00884AF5"/>
    <w:rsid w:val="008854F8"/>
    <w:rsid w:val="008856A2"/>
    <w:rsid w:val="00885977"/>
    <w:rsid w:val="00885AE9"/>
    <w:rsid w:val="008870A8"/>
    <w:rsid w:val="00887EE6"/>
    <w:rsid w:val="00887F49"/>
    <w:rsid w:val="008911DD"/>
    <w:rsid w:val="0089213A"/>
    <w:rsid w:val="00892693"/>
    <w:rsid w:val="00893829"/>
    <w:rsid w:val="00896426"/>
    <w:rsid w:val="00896703"/>
    <w:rsid w:val="00896B8A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6B28"/>
    <w:rsid w:val="008A7C08"/>
    <w:rsid w:val="008A7E6B"/>
    <w:rsid w:val="008B188A"/>
    <w:rsid w:val="008B2E97"/>
    <w:rsid w:val="008B2F6A"/>
    <w:rsid w:val="008B3049"/>
    <w:rsid w:val="008B4B61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DCB"/>
    <w:rsid w:val="008C44DA"/>
    <w:rsid w:val="008C48D4"/>
    <w:rsid w:val="008C4A5B"/>
    <w:rsid w:val="008C5504"/>
    <w:rsid w:val="008C5DC5"/>
    <w:rsid w:val="008C6E81"/>
    <w:rsid w:val="008D0595"/>
    <w:rsid w:val="008D1C01"/>
    <w:rsid w:val="008D245D"/>
    <w:rsid w:val="008D2AAF"/>
    <w:rsid w:val="008D4F4A"/>
    <w:rsid w:val="008D53AC"/>
    <w:rsid w:val="008D5F8B"/>
    <w:rsid w:val="008D61C0"/>
    <w:rsid w:val="008D6707"/>
    <w:rsid w:val="008D6769"/>
    <w:rsid w:val="008D6BC5"/>
    <w:rsid w:val="008D6E2B"/>
    <w:rsid w:val="008D78C1"/>
    <w:rsid w:val="008D79F8"/>
    <w:rsid w:val="008E02E9"/>
    <w:rsid w:val="008E0D2E"/>
    <w:rsid w:val="008E20B5"/>
    <w:rsid w:val="008E33D2"/>
    <w:rsid w:val="008E379C"/>
    <w:rsid w:val="008E395F"/>
    <w:rsid w:val="008E3A47"/>
    <w:rsid w:val="008E3C0F"/>
    <w:rsid w:val="008E4454"/>
    <w:rsid w:val="008E4D1B"/>
    <w:rsid w:val="008E65B4"/>
    <w:rsid w:val="008E7BCB"/>
    <w:rsid w:val="008F0029"/>
    <w:rsid w:val="008F0404"/>
    <w:rsid w:val="008F0867"/>
    <w:rsid w:val="008F0FF7"/>
    <w:rsid w:val="008F12A6"/>
    <w:rsid w:val="008F1C54"/>
    <w:rsid w:val="008F2957"/>
    <w:rsid w:val="008F2B8E"/>
    <w:rsid w:val="008F3B00"/>
    <w:rsid w:val="008F44EF"/>
    <w:rsid w:val="008F46BC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2600"/>
    <w:rsid w:val="00904B06"/>
    <w:rsid w:val="00906225"/>
    <w:rsid w:val="0090662F"/>
    <w:rsid w:val="009071E8"/>
    <w:rsid w:val="00907B04"/>
    <w:rsid w:val="00907FEC"/>
    <w:rsid w:val="009112DE"/>
    <w:rsid w:val="00912AA5"/>
    <w:rsid w:val="00912EE3"/>
    <w:rsid w:val="009136C8"/>
    <w:rsid w:val="00915552"/>
    <w:rsid w:val="00915665"/>
    <w:rsid w:val="00916366"/>
    <w:rsid w:val="0091680B"/>
    <w:rsid w:val="00917330"/>
    <w:rsid w:val="0091788D"/>
    <w:rsid w:val="00920319"/>
    <w:rsid w:val="009207A9"/>
    <w:rsid w:val="00920BD7"/>
    <w:rsid w:val="00921010"/>
    <w:rsid w:val="0092182E"/>
    <w:rsid w:val="00921BE1"/>
    <w:rsid w:val="00923A14"/>
    <w:rsid w:val="00923BAF"/>
    <w:rsid w:val="0092502E"/>
    <w:rsid w:val="0093199B"/>
    <w:rsid w:val="00932100"/>
    <w:rsid w:val="009326D4"/>
    <w:rsid w:val="00932A8C"/>
    <w:rsid w:val="009330EA"/>
    <w:rsid w:val="0093412F"/>
    <w:rsid w:val="009342B1"/>
    <w:rsid w:val="009344C8"/>
    <w:rsid w:val="00934904"/>
    <w:rsid w:val="009363A1"/>
    <w:rsid w:val="00936986"/>
    <w:rsid w:val="009373E9"/>
    <w:rsid w:val="00937D55"/>
    <w:rsid w:val="00942238"/>
    <w:rsid w:val="00943B68"/>
    <w:rsid w:val="00944E26"/>
    <w:rsid w:val="00945223"/>
    <w:rsid w:val="00945579"/>
    <w:rsid w:val="00946EC1"/>
    <w:rsid w:val="00946EE7"/>
    <w:rsid w:val="009502A6"/>
    <w:rsid w:val="00951091"/>
    <w:rsid w:val="009514C8"/>
    <w:rsid w:val="00951936"/>
    <w:rsid w:val="00951A75"/>
    <w:rsid w:val="009522B5"/>
    <w:rsid w:val="00952630"/>
    <w:rsid w:val="00952DDA"/>
    <w:rsid w:val="00953853"/>
    <w:rsid w:val="00953F43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046A"/>
    <w:rsid w:val="0096207B"/>
    <w:rsid w:val="00962CA4"/>
    <w:rsid w:val="0096344B"/>
    <w:rsid w:val="00963C6B"/>
    <w:rsid w:val="009647B3"/>
    <w:rsid w:val="00964ACD"/>
    <w:rsid w:val="00966E30"/>
    <w:rsid w:val="00967155"/>
    <w:rsid w:val="0096760E"/>
    <w:rsid w:val="00970933"/>
    <w:rsid w:val="00971939"/>
    <w:rsid w:val="009725CE"/>
    <w:rsid w:val="00973640"/>
    <w:rsid w:val="00973648"/>
    <w:rsid w:val="0097544E"/>
    <w:rsid w:val="00975BC9"/>
    <w:rsid w:val="00977E48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AC4"/>
    <w:rsid w:val="00983E8A"/>
    <w:rsid w:val="009845B2"/>
    <w:rsid w:val="0098595F"/>
    <w:rsid w:val="009860BA"/>
    <w:rsid w:val="0098695D"/>
    <w:rsid w:val="00987877"/>
    <w:rsid w:val="00987C00"/>
    <w:rsid w:val="0099054E"/>
    <w:rsid w:val="00990F4E"/>
    <w:rsid w:val="0099196D"/>
    <w:rsid w:val="00992210"/>
    <w:rsid w:val="0099367B"/>
    <w:rsid w:val="00993BB7"/>
    <w:rsid w:val="00993E08"/>
    <w:rsid w:val="009957C1"/>
    <w:rsid w:val="00995B76"/>
    <w:rsid w:val="00996135"/>
    <w:rsid w:val="00996441"/>
    <w:rsid w:val="00997574"/>
    <w:rsid w:val="009A0A25"/>
    <w:rsid w:val="009A0E72"/>
    <w:rsid w:val="009A159D"/>
    <w:rsid w:val="009A25A9"/>
    <w:rsid w:val="009A29E5"/>
    <w:rsid w:val="009A36A7"/>
    <w:rsid w:val="009A4323"/>
    <w:rsid w:val="009A4E0B"/>
    <w:rsid w:val="009A4F1A"/>
    <w:rsid w:val="009A548A"/>
    <w:rsid w:val="009A67F1"/>
    <w:rsid w:val="009A6B1E"/>
    <w:rsid w:val="009B0012"/>
    <w:rsid w:val="009B1D8A"/>
    <w:rsid w:val="009B3988"/>
    <w:rsid w:val="009B4834"/>
    <w:rsid w:val="009B57FB"/>
    <w:rsid w:val="009B7B4D"/>
    <w:rsid w:val="009B7D88"/>
    <w:rsid w:val="009C05BC"/>
    <w:rsid w:val="009C0EE3"/>
    <w:rsid w:val="009C19E7"/>
    <w:rsid w:val="009C241E"/>
    <w:rsid w:val="009C3DD7"/>
    <w:rsid w:val="009C4303"/>
    <w:rsid w:val="009C4383"/>
    <w:rsid w:val="009C4F07"/>
    <w:rsid w:val="009C5369"/>
    <w:rsid w:val="009C5D0B"/>
    <w:rsid w:val="009C6B57"/>
    <w:rsid w:val="009C7204"/>
    <w:rsid w:val="009C7399"/>
    <w:rsid w:val="009C7447"/>
    <w:rsid w:val="009D10FB"/>
    <w:rsid w:val="009D12D5"/>
    <w:rsid w:val="009D221D"/>
    <w:rsid w:val="009D25DA"/>
    <w:rsid w:val="009D2917"/>
    <w:rsid w:val="009D2C55"/>
    <w:rsid w:val="009D4269"/>
    <w:rsid w:val="009D5334"/>
    <w:rsid w:val="009D76CB"/>
    <w:rsid w:val="009D7766"/>
    <w:rsid w:val="009E054D"/>
    <w:rsid w:val="009E1214"/>
    <w:rsid w:val="009E134E"/>
    <w:rsid w:val="009E17CE"/>
    <w:rsid w:val="009E195C"/>
    <w:rsid w:val="009E22EC"/>
    <w:rsid w:val="009E26DE"/>
    <w:rsid w:val="009E29D1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D38"/>
    <w:rsid w:val="009F18BD"/>
    <w:rsid w:val="009F1E21"/>
    <w:rsid w:val="009F24A0"/>
    <w:rsid w:val="009F24DB"/>
    <w:rsid w:val="009F290E"/>
    <w:rsid w:val="009F295D"/>
    <w:rsid w:val="009F34A6"/>
    <w:rsid w:val="009F5508"/>
    <w:rsid w:val="009F5B51"/>
    <w:rsid w:val="009F5BFC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4EAE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20DC"/>
    <w:rsid w:val="00A13351"/>
    <w:rsid w:val="00A13B6F"/>
    <w:rsid w:val="00A13F10"/>
    <w:rsid w:val="00A146BB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6D5"/>
    <w:rsid w:val="00A27BAB"/>
    <w:rsid w:val="00A30C5C"/>
    <w:rsid w:val="00A31048"/>
    <w:rsid w:val="00A315F5"/>
    <w:rsid w:val="00A316C4"/>
    <w:rsid w:val="00A31733"/>
    <w:rsid w:val="00A32B96"/>
    <w:rsid w:val="00A345B4"/>
    <w:rsid w:val="00A34699"/>
    <w:rsid w:val="00A34A07"/>
    <w:rsid w:val="00A34C7D"/>
    <w:rsid w:val="00A35F7F"/>
    <w:rsid w:val="00A360AE"/>
    <w:rsid w:val="00A36CCA"/>
    <w:rsid w:val="00A37072"/>
    <w:rsid w:val="00A37528"/>
    <w:rsid w:val="00A413F5"/>
    <w:rsid w:val="00A4231D"/>
    <w:rsid w:val="00A435B8"/>
    <w:rsid w:val="00A4380B"/>
    <w:rsid w:val="00A438E6"/>
    <w:rsid w:val="00A43E14"/>
    <w:rsid w:val="00A454C8"/>
    <w:rsid w:val="00A47750"/>
    <w:rsid w:val="00A50BD1"/>
    <w:rsid w:val="00A50D41"/>
    <w:rsid w:val="00A51210"/>
    <w:rsid w:val="00A51D5E"/>
    <w:rsid w:val="00A52830"/>
    <w:rsid w:val="00A528F3"/>
    <w:rsid w:val="00A52BF2"/>
    <w:rsid w:val="00A53776"/>
    <w:rsid w:val="00A54AAE"/>
    <w:rsid w:val="00A54BC8"/>
    <w:rsid w:val="00A55FBC"/>
    <w:rsid w:val="00A56090"/>
    <w:rsid w:val="00A560F7"/>
    <w:rsid w:val="00A57279"/>
    <w:rsid w:val="00A60112"/>
    <w:rsid w:val="00A60FAF"/>
    <w:rsid w:val="00A6103C"/>
    <w:rsid w:val="00A61B6C"/>
    <w:rsid w:val="00A62D67"/>
    <w:rsid w:val="00A62E99"/>
    <w:rsid w:val="00A63869"/>
    <w:rsid w:val="00A63DA3"/>
    <w:rsid w:val="00A642AD"/>
    <w:rsid w:val="00A64744"/>
    <w:rsid w:val="00A6488F"/>
    <w:rsid w:val="00A6509B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6AC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573C"/>
    <w:rsid w:val="00A85D0A"/>
    <w:rsid w:val="00A86077"/>
    <w:rsid w:val="00A86A26"/>
    <w:rsid w:val="00A8719B"/>
    <w:rsid w:val="00A8719E"/>
    <w:rsid w:val="00A87B09"/>
    <w:rsid w:val="00A87D3D"/>
    <w:rsid w:val="00A90251"/>
    <w:rsid w:val="00A90352"/>
    <w:rsid w:val="00A90BD1"/>
    <w:rsid w:val="00A91D6E"/>
    <w:rsid w:val="00A921AC"/>
    <w:rsid w:val="00A92647"/>
    <w:rsid w:val="00A929DF"/>
    <w:rsid w:val="00A9343D"/>
    <w:rsid w:val="00A94D90"/>
    <w:rsid w:val="00AA0DDF"/>
    <w:rsid w:val="00AA0E68"/>
    <w:rsid w:val="00AA2062"/>
    <w:rsid w:val="00AA215B"/>
    <w:rsid w:val="00AA2413"/>
    <w:rsid w:val="00AA2DCE"/>
    <w:rsid w:val="00AA3339"/>
    <w:rsid w:val="00AA356D"/>
    <w:rsid w:val="00AA4775"/>
    <w:rsid w:val="00AA50A6"/>
    <w:rsid w:val="00AA64BD"/>
    <w:rsid w:val="00AB02E1"/>
    <w:rsid w:val="00AB0308"/>
    <w:rsid w:val="00AB0EDD"/>
    <w:rsid w:val="00AB11D3"/>
    <w:rsid w:val="00AB1B91"/>
    <w:rsid w:val="00AB2217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8CD"/>
    <w:rsid w:val="00AD2ACE"/>
    <w:rsid w:val="00AD3552"/>
    <w:rsid w:val="00AD36FB"/>
    <w:rsid w:val="00AD3B8F"/>
    <w:rsid w:val="00AD42A0"/>
    <w:rsid w:val="00AD58DA"/>
    <w:rsid w:val="00AD5A41"/>
    <w:rsid w:val="00AD5B68"/>
    <w:rsid w:val="00AD5D0F"/>
    <w:rsid w:val="00AD648C"/>
    <w:rsid w:val="00AD68D8"/>
    <w:rsid w:val="00AE0580"/>
    <w:rsid w:val="00AE1150"/>
    <w:rsid w:val="00AE1799"/>
    <w:rsid w:val="00AE21C6"/>
    <w:rsid w:val="00AE29D5"/>
    <w:rsid w:val="00AE2DA1"/>
    <w:rsid w:val="00AE2FA7"/>
    <w:rsid w:val="00AE3A81"/>
    <w:rsid w:val="00AE3C87"/>
    <w:rsid w:val="00AE469E"/>
    <w:rsid w:val="00AE59EE"/>
    <w:rsid w:val="00AE6342"/>
    <w:rsid w:val="00AE6D9A"/>
    <w:rsid w:val="00AE7875"/>
    <w:rsid w:val="00AF0977"/>
    <w:rsid w:val="00AF102E"/>
    <w:rsid w:val="00AF16FB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325"/>
    <w:rsid w:val="00AF551E"/>
    <w:rsid w:val="00AF5636"/>
    <w:rsid w:val="00AF6313"/>
    <w:rsid w:val="00AF76CB"/>
    <w:rsid w:val="00AF77FD"/>
    <w:rsid w:val="00B00970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1616"/>
    <w:rsid w:val="00B11921"/>
    <w:rsid w:val="00B12A7E"/>
    <w:rsid w:val="00B13EF3"/>
    <w:rsid w:val="00B1424E"/>
    <w:rsid w:val="00B14410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3D2"/>
    <w:rsid w:val="00B2579F"/>
    <w:rsid w:val="00B25E6C"/>
    <w:rsid w:val="00B25EF4"/>
    <w:rsid w:val="00B26A50"/>
    <w:rsid w:val="00B26E2B"/>
    <w:rsid w:val="00B27802"/>
    <w:rsid w:val="00B27C5C"/>
    <w:rsid w:val="00B27D81"/>
    <w:rsid w:val="00B3077E"/>
    <w:rsid w:val="00B30A94"/>
    <w:rsid w:val="00B31341"/>
    <w:rsid w:val="00B32AEB"/>
    <w:rsid w:val="00B33D9B"/>
    <w:rsid w:val="00B373CB"/>
    <w:rsid w:val="00B373EB"/>
    <w:rsid w:val="00B37AA4"/>
    <w:rsid w:val="00B40247"/>
    <w:rsid w:val="00B40273"/>
    <w:rsid w:val="00B41201"/>
    <w:rsid w:val="00B41D1B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030"/>
    <w:rsid w:val="00B463AB"/>
    <w:rsid w:val="00B47835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BEE"/>
    <w:rsid w:val="00B553CE"/>
    <w:rsid w:val="00B55434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1633"/>
    <w:rsid w:val="00B63131"/>
    <w:rsid w:val="00B638E2"/>
    <w:rsid w:val="00B63AD6"/>
    <w:rsid w:val="00B63E4A"/>
    <w:rsid w:val="00B63F7B"/>
    <w:rsid w:val="00B64F11"/>
    <w:rsid w:val="00B65E59"/>
    <w:rsid w:val="00B66028"/>
    <w:rsid w:val="00B662E2"/>
    <w:rsid w:val="00B664E0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A19"/>
    <w:rsid w:val="00B71B66"/>
    <w:rsid w:val="00B72CE7"/>
    <w:rsid w:val="00B73B99"/>
    <w:rsid w:val="00B74ADB"/>
    <w:rsid w:val="00B75A33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4528"/>
    <w:rsid w:val="00B858F5"/>
    <w:rsid w:val="00B8688B"/>
    <w:rsid w:val="00B90204"/>
    <w:rsid w:val="00B9093F"/>
    <w:rsid w:val="00B90D51"/>
    <w:rsid w:val="00B90FA1"/>
    <w:rsid w:val="00B92771"/>
    <w:rsid w:val="00B9318E"/>
    <w:rsid w:val="00B938EE"/>
    <w:rsid w:val="00B9459A"/>
    <w:rsid w:val="00B94FA9"/>
    <w:rsid w:val="00B959FD"/>
    <w:rsid w:val="00B95B6D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0BAE"/>
    <w:rsid w:val="00BB1037"/>
    <w:rsid w:val="00BB13D9"/>
    <w:rsid w:val="00BB1A1E"/>
    <w:rsid w:val="00BB2A55"/>
    <w:rsid w:val="00BB38D7"/>
    <w:rsid w:val="00BB42DD"/>
    <w:rsid w:val="00BB456D"/>
    <w:rsid w:val="00BB4EFC"/>
    <w:rsid w:val="00BB508C"/>
    <w:rsid w:val="00BB5199"/>
    <w:rsid w:val="00BB60FF"/>
    <w:rsid w:val="00BB75F7"/>
    <w:rsid w:val="00BB7B27"/>
    <w:rsid w:val="00BC0929"/>
    <w:rsid w:val="00BC09E6"/>
    <w:rsid w:val="00BC0E3F"/>
    <w:rsid w:val="00BC27B8"/>
    <w:rsid w:val="00BC2AE2"/>
    <w:rsid w:val="00BC33E5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52F"/>
    <w:rsid w:val="00BD772A"/>
    <w:rsid w:val="00BE0179"/>
    <w:rsid w:val="00BE05E4"/>
    <w:rsid w:val="00BE0E95"/>
    <w:rsid w:val="00BE1655"/>
    <w:rsid w:val="00BE2210"/>
    <w:rsid w:val="00BE2B58"/>
    <w:rsid w:val="00BE2D1D"/>
    <w:rsid w:val="00BE3CA0"/>
    <w:rsid w:val="00BE42AE"/>
    <w:rsid w:val="00BE4760"/>
    <w:rsid w:val="00BE4C89"/>
    <w:rsid w:val="00BE567E"/>
    <w:rsid w:val="00BE6920"/>
    <w:rsid w:val="00BE742D"/>
    <w:rsid w:val="00BF015F"/>
    <w:rsid w:val="00BF0629"/>
    <w:rsid w:val="00BF06C1"/>
    <w:rsid w:val="00BF14AE"/>
    <w:rsid w:val="00BF2321"/>
    <w:rsid w:val="00BF2694"/>
    <w:rsid w:val="00BF281B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245D"/>
    <w:rsid w:val="00C02EC6"/>
    <w:rsid w:val="00C03BF8"/>
    <w:rsid w:val="00C05E44"/>
    <w:rsid w:val="00C05EA4"/>
    <w:rsid w:val="00C071DC"/>
    <w:rsid w:val="00C07224"/>
    <w:rsid w:val="00C104E6"/>
    <w:rsid w:val="00C10FAA"/>
    <w:rsid w:val="00C112C0"/>
    <w:rsid w:val="00C128EC"/>
    <w:rsid w:val="00C130F3"/>
    <w:rsid w:val="00C13F87"/>
    <w:rsid w:val="00C143BC"/>
    <w:rsid w:val="00C14DE1"/>
    <w:rsid w:val="00C16A70"/>
    <w:rsid w:val="00C16E80"/>
    <w:rsid w:val="00C17020"/>
    <w:rsid w:val="00C17A0E"/>
    <w:rsid w:val="00C17DF2"/>
    <w:rsid w:val="00C20623"/>
    <w:rsid w:val="00C20F91"/>
    <w:rsid w:val="00C21D74"/>
    <w:rsid w:val="00C23E87"/>
    <w:rsid w:val="00C246C9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CF9"/>
    <w:rsid w:val="00C53A0B"/>
    <w:rsid w:val="00C55A3E"/>
    <w:rsid w:val="00C56ED0"/>
    <w:rsid w:val="00C602CA"/>
    <w:rsid w:val="00C60916"/>
    <w:rsid w:val="00C60CC9"/>
    <w:rsid w:val="00C614BC"/>
    <w:rsid w:val="00C61DC0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70762"/>
    <w:rsid w:val="00C708DF"/>
    <w:rsid w:val="00C713D6"/>
    <w:rsid w:val="00C7377D"/>
    <w:rsid w:val="00C73802"/>
    <w:rsid w:val="00C74DB2"/>
    <w:rsid w:val="00C77B66"/>
    <w:rsid w:val="00C80D21"/>
    <w:rsid w:val="00C80F82"/>
    <w:rsid w:val="00C8158B"/>
    <w:rsid w:val="00C81815"/>
    <w:rsid w:val="00C81D66"/>
    <w:rsid w:val="00C83294"/>
    <w:rsid w:val="00C839A3"/>
    <w:rsid w:val="00C83C91"/>
    <w:rsid w:val="00C843CA"/>
    <w:rsid w:val="00C84644"/>
    <w:rsid w:val="00C84665"/>
    <w:rsid w:val="00C859E8"/>
    <w:rsid w:val="00C864D0"/>
    <w:rsid w:val="00C87820"/>
    <w:rsid w:val="00C9040B"/>
    <w:rsid w:val="00C9165E"/>
    <w:rsid w:val="00C9261E"/>
    <w:rsid w:val="00C92827"/>
    <w:rsid w:val="00C9395F"/>
    <w:rsid w:val="00C941FE"/>
    <w:rsid w:val="00C9429B"/>
    <w:rsid w:val="00C947AD"/>
    <w:rsid w:val="00C94EED"/>
    <w:rsid w:val="00C95C20"/>
    <w:rsid w:val="00C97622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3A82"/>
    <w:rsid w:val="00CA3C3E"/>
    <w:rsid w:val="00CA5903"/>
    <w:rsid w:val="00CA6B5E"/>
    <w:rsid w:val="00CA760D"/>
    <w:rsid w:val="00CA7807"/>
    <w:rsid w:val="00CB1699"/>
    <w:rsid w:val="00CB196F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5B6B"/>
    <w:rsid w:val="00CB6463"/>
    <w:rsid w:val="00CB7092"/>
    <w:rsid w:val="00CB737E"/>
    <w:rsid w:val="00CB7DA7"/>
    <w:rsid w:val="00CC0407"/>
    <w:rsid w:val="00CC0D20"/>
    <w:rsid w:val="00CC0E33"/>
    <w:rsid w:val="00CC1478"/>
    <w:rsid w:val="00CC16B5"/>
    <w:rsid w:val="00CC1FD8"/>
    <w:rsid w:val="00CC3083"/>
    <w:rsid w:val="00CC3147"/>
    <w:rsid w:val="00CC333B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3AAB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26C6"/>
    <w:rsid w:val="00CE2798"/>
    <w:rsid w:val="00CE2FFD"/>
    <w:rsid w:val="00CE376A"/>
    <w:rsid w:val="00CE458B"/>
    <w:rsid w:val="00CE459E"/>
    <w:rsid w:val="00CE45EA"/>
    <w:rsid w:val="00CE5016"/>
    <w:rsid w:val="00CE502A"/>
    <w:rsid w:val="00CE5F4C"/>
    <w:rsid w:val="00CE5F5B"/>
    <w:rsid w:val="00CE7B40"/>
    <w:rsid w:val="00CE7D3B"/>
    <w:rsid w:val="00CF033D"/>
    <w:rsid w:val="00CF1026"/>
    <w:rsid w:val="00CF15CC"/>
    <w:rsid w:val="00CF1882"/>
    <w:rsid w:val="00CF36E1"/>
    <w:rsid w:val="00CF3749"/>
    <w:rsid w:val="00CF505E"/>
    <w:rsid w:val="00CF54DC"/>
    <w:rsid w:val="00CF54F3"/>
    <w:rsid w:val="00CF5E63"/>
    <w:rsid w:val="00CF6118"/>
    <w:rsid w:val="00CF6835"/>
    <w:rsid w:val="00CF76F7"/>
    <w:rsid w:val="00D00835"/>
    <w:rsid w:val="00D00905"/>
    <w:rsid w:val="00D009D9"/>
    <w:rsid w:val="00D01AB2"/>
    <w:rsid w:val="00D0247E"/>
    <w:rsid w:val="00D02C25"/>
    <w:rsid w:val="00D03F91"/>
    <w:rsid w:val="00D04246"/>
    <w:rsid w:val="00D06C46"/>
    <w:rsid w:val="00D0791A"/>
    <w:rsid w:val="00D103B9"/>
    <w:rsid w:val="00D105C2"/>
    <w:rsid w:val="00D11659"/>
    <w:rsid w:val="00D11E88"/>
    <w:rsid w:val="00D13F3C"/>
    <w:rsid w:val="00D14838"/>
    <w:rsid w:val="00D14D66"/>
    <w:rsid w:val="00D1596D"/>
    <w:rsid w:val="00D17817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EB6"/>
    <w:rsid w:val="00D25DE7"/>
    <w:rsid w:val="00D25FB5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602C"/>
    <w:rsid w:val="00D361F7"/>
    <w:rsid w:val="00D363EF"/>
    <w:rsid w:val="00D366AF"/>
    <w:rsid w:val="00D36E00"/>
    <w:rsid w:val="00D378C9"/>
    <w:rsid w:val="00D40F5B"/>
    <w:rsid w:val="00D41E89"/>
    <w:rsid w:val="00D42975"/>
    <w:rsid w:val="00D429C2"/>
    <w:rsid w:val="00D4339C"/>
    <w:rsid w:val="00D43994"/>
    <w:rsid w:val="00D442E3"/>
    <w:rsid w:val="00D44F68"/>
    <w:rsid w:val="00D452A2"/>
    <w:rsid w:val="00D4598B"/>
    <w:rsid w:val="00D46C51"/>
    <w:rsid w:val="00D47F05"/>
    <w:rsid w:val="00D52018"/>
    <w:rsid w:val="00D5250E"/>
    <w:rsid w:val="00D537F4"/>
    <w:rsid w:val="00D542E0"/>
    <w:rsid w:val="00D543DE"/>
    <w:rsid w:val="00D55454"/>
    <w:rsid w:val="00D563C1"/>
    <w:rsid w:val="00D5657D"/>
    <w:rsid w:val="00D57FC0"/>
    <w:rsid w:val="00D60A7B"/>
    <w:rsid w:val="00D60FB7"/>
    <w:rsid w:val="00D6194A"/>
    <w:rsid w:val="00D61EE0"/>
    <w:rsid w:val="00D620DE"/>
    <w:rsid w:val="00D625AC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323"/>
    <w:rsid w:val="00D734A0"/>
    <w:rsid w:val="00D742C6"/>
    <w:rsid w:val="00D7431B"/>
    <w:rsid w:val="00D74841"/>
    <w:rsid w:val="00D74CFF"/>
    <w:rsid w:val="00D756A7"/>
    <w:rsid w:val="00D75BF3"/>
    <w:rsid w:val="00D76E65"/>
    <w:rsid w:val="00D77619"/>
    <w:rsid w:val="00D8066B"/>
    <w:rsid w:val="00D818B0"/>
    <w:rsid w:val="00D834D9"/>
    <w:rsid w:val="00D83CAE"/>
    <w:rsid w:val="00D83F32"/>
    <w:rsid w:val="00D8441E"/>
    <w:rsid w:val="00D84FB9"/>
    <w:rsid w:val="00D851D6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652F"/>
    <w:rsid w:val="00D96ACA"/>
    <w:rsid w:val="00D96D78"/>
    <w:rsid w:val="00D9784D"/>
    <w:rsid w:val="00DA066C"/>
    <w:rsid w:val="00DA0B2B"/>
    <w:rsid w:val="00DA1956"/>
    <w:rsid w:val="00DA2AC9"/>
    <w:rsid w:val="00DA2E48"/>
    <w:rsid w:val="00DA34A8"/>
    <w:rsid w:val="00DA3A77"/>
    <w:rsid w:val="00DA3CB1"/>
    <w:rsid w:val="00DA4471"/>
    <w:rsid w:val="00DA49A1"/>
    <w:rsid w:val="00DA54DC"/>
    <w:rsid w:val="00DA6E1D"/>
    <w:rsid w:val="00DA70C0"/>
    <w:rsid w:val="00DA7F55"/>
    <w:rsid w:val="00DB02B8"/>
    <w:rsid w:val="00DB0E00"/>
    <w:rsid w:val="00DB1036"/>
    <w:rsid w:val="00DB138B"/>
    <w:rsid w:val="00DB14AD"/>
    <w:rsid w:val="00DB17F2"/>
    <w:rsid w:val="00DB2603"/>
    <w:rsid w:val="00DB35A8"/>
    <w:rsid w:val="00DB3C6A"/>
    <w:rsid w:val="00DB421C"/>
    <w:rsid w:val="00DB466A"/>
    <w:rsid w:val="00DB54C1"/>
    <w:rsid w:val="00DB5C6D"/>
    <w:rsid w:val="00DB5DF2"/>
    <w:rsid w:val="00DB6F03"/>
    <w:rsid w:val="00DB70CE"/>
    <w:rsid w:val="00DB75C8"/>
    <w:rsid w:val="00DB782E"/>
    <w:rsid w:val="00DC0C1C"/>
    <w:rsid w:val="00DC180D"/>
    <w:rsid w:val="00DC18D6"/>
    <w:rsid w:val="00DC1E5E"/>
    <w:rsid w:val="00DC2784"/>
    <w:rsid w:val="00DC341F"/>
    <w:rsid w:val="00DC3F72"/>
    <w:rsid w:val="00DC4F6E"/>
    <w:rsid w:val="00DC59CA"/>
    <w:rsid w:val="00DC718D"/>
    <w:rsid w:val="00DD13F6"/>
    <w:rsid w:val="00DD1A36"/>
    <w:rsid w:val="00DD280C"/>
    <w:rsid w:val="00DD2BF2"/>
    <w:rsid w:val="00DD325B"/>
    <w:rsid w:val="00DD3AD1"/>
    <w:rsid w:val="00DD46BD"/>
    <w:rsid w:val="00DD53CA"/>
    <w:rsid w:val="00DD5FA1"/>
    <w:rsid w:val="00DD6BCC"/>
    <w:rsid w:val="00DD6C0C"/>
    <w:rsid w:val="00DD7162"/>
    <w:rsid w:val="00DD79B4"/>
    <w:rsid w:val="00DE1D68"/>
    <w:rsid w:val="00DE2711"/>
    <w:rsid w:val="00DE29E5"/>
    <w:rsid w:val="00DE3D13"/>
    <w:rsid w:val="00DE4BBC"/>
    <w:rsid w:val="00DE50D6"/>
    <w:rsid w:val="00DE557C"/>
    <w:rsid w:val="00DE5808"/>
    <w:rsid w:val="00DE5BB8"/>
    <w:rsid w:val="00DE662F"/>
    <w:rsid w:val="00DE6677"/>
    <w:rsid w:val="00DE6C0A"/>
    <w:rsid w:val="00DF0322"/>
    <w:rsid w:val="00DF069E"/>
    <w:rsid w:val="00DF0ADD"/>
    <w:rsid w:val="00DF12AD"/>
    <w:rsid w:val="00DF1BDC"/>
    <w:rsid w:val="00DF217A"/>
    <w:rsid w:val="00DF25C4"/>
    <w:rsid w:val="00DF2633"/>
    <w:rsid w:val="00DF2815"/>
    <w:rsid w:val="00DF2C59"/>
    <w:rsid w:val="00DF3C16"/>
    <w:rsid w:val="00DF4039"/>
    <w:rsid w:val="00DF4698"/>
    <w:rsid w:val="00DF46CE"/>
    <w:rsid w:val="00DF4789"/>
    <w:rsid w:val="00DF4E81"/>
    <w:rsid w:val="00DF68C1"/>
    <w:rsid w:val="00DF7CDF"/>
    <w:rsid w:val="00E003F2"/>
    <w:rsid w:val="00E004C5"/>
    <w:rsid w:val="00E00C5D"/>
    <w:rsid w:val="00E014CF"/>
    <w:rsid w:val="00E047BC"/>
    <w:rsid w:val="00E06E7C"/>
    <w:rsid w:val="00E10234"/>
    <w:rsid w:val="00E10A94"/>
    <w:rsid w:val="00E112A3"/>
    <w:rsid w:val="00E11A36"/>
    <w:rsid w:val="00E12FC3"/>
    <w:rsid w:val="00E1404E"/>
    <w:rsid w:val="00E14319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5279"/>
    <w:rsid w:val="00E25830"/>
    <w:rsid w:val="00E26617"/>
    <w:rsid w:val="00E26626"/>
    <w:rsid w:val="00E3163C"/>
    <w:rsid w:val="00E3185C"/>
    <w:rsid w:val="00E31DC7"/>
    <w:rsid w:val="00E32EFC"/>
    <w:rsid w:val="00E3368C"/>
    <w:rsid w:val="00E33E11"/>
    <w:rsid w:val="00E3524E"/>
    <w:rsid w:val="00E360FE"/>
    <w:rsid w:val="00E36341"/>
    <w:rsid w:val="00E36B2A"/>
    <w:rsid w:val="00E36D0E"/>
    <w:rsid w:val="00E36ECF"/>
    <w:rsid w:val="00E37495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0FBD"/>
    <w:rsid w:val="00E51497"/>
    <w:rsid w:val="00E51C18"/>
    <w:rsid w:val="00E531D7"/>
    <w:rsid w:val="00E539D3"/>
    <w:rsid w:val="00E5499F"/>
    <w:rsid w:val="00E55AF1"/>
    <w:rsid w:val="00E56553"/>
    <w:rsid w:val="00E57B38"/>
    <w:rsid w:val="00E57EA6"/>
    <w:rsid w:val="00E60071"/>
    <w:rsid w:val="00E61782"/>
    <w:rsid w:val="00E61A41"/>
    <w:rsid w:val="00E622A0"/>
    <w:rsid w:val="00E6320B"/>
    <w:rsid w:val="00E63477"/>
    <w:rsid w:val="00E63B4E"/>
    <w:rsid w:val="00E63E04"/>
    <w:rsid w:val="00E64C17"/>
    <w:rsid w:val="00E650C4"/>
    <w:rsid w:val="00E6550F"/>
    <w:rsid w:val="00E66BDB"/>
    <w:rsid w:val="00E704D5"/>
    <w:rsid w:val="00E71425"/>
    <w:rsid w:val="00E7232E"/>
    <w:rsid w:val="00E72DEC"/>
    <w:rsid w:val="00E72FC3"/>
    <w:rsid w:val="00E74842"/>
    <w:rsid w:val="00E751DB"/>
    <w:rsid w:val="00E75F4C"/>
    <w:rsid w:val="00E76E1F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86CD5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5E6F"/>
    <w:rsid w:val="00E9626F"/>
    <w:rsid w:val="00E971DF"/>
    <w:rsid w:val="00E979F1"/>
    <w:rsid w:val="00EA0081"/>
    <w:rsid w:val="00EA008D"/>
    <w:rsid w:val="00EA1167"/>
    <w:rsid w:val="00EA2E45"/>
    <w:rsid w:val="00EA34B3"/>
    <w:rsid w:val="00EA3ADF"/>
    <w:rsid w:val="00EA4450"/>
    <w:rsid w:val="00EA4E04"/>
    <w:rsid w:val="00EA71FE"/>
    <w:rsid w:val="00EA7C32"/>
    <w:rsid w:val="00EB1185"/>
    <w:rsid w:val="00EB12C9"/>
    <w:rsid w:val="00EB21E6"/>
    <w:rsid w:val="00EB29D3"/>
    <w:rsid w:val="00EB3483"/>
    <w:rsid w:val="00EB474F"/>
    <w:rsid w:val="00EB5A38"/>
    <w:rsid w:val="00EB5A39"/>
    <w:rsid w:val="00EB5F69"/>
    <w:rsid w:val="00EB67EC"/>
    <w:rsid w:val="00EB6CCF"/>
    <w:rsid w:val="00EB76C8"/>
    <w:rsid w:val="00EB7CB9"/>
    <w:rsid w:val="00EC0C5B"/>
    <w:rsid w:val="00EC1547"/>
    <w:rsid w:val="00EC23C6"/>
    <w:rsid w:val="00EC26A8"/>
    <w:rsid w:val="00EC3044"/>
    <w:rsid w:val="00EC4046"/>
    <w:rsid w:val="00EC466F"/>
    <w:rsid w:val="00EC49FB"/>
    <w:rsid w:val="00EC4B09"/>
    <w:rsid w:val="00EC6260"/>
    <w:rsid w:val="00EC6848"/>
    <w:rsid w:val="00ED1213"/>
    <w:rsid w:val="00ED14C5"/>
    <w:rsid w:val="00ED1700"/>
    <w:rsid w:val="00ED181C"/>
    <w:rsid w:val="00ED1C78"/>
    <w:rsid w:val="00ED4500"/>
    <w:rsid w:val="00ED5BDB"/>
    <w:rsid w:val="00ED6F46"/>
    <w:rsid w:val="00ED7A61"/>
    <w:rsid w:val="00ED7C89"/>
    <w:rsid w:val="00EE039B"/>
    <w:rsid w:val="00EE20E1"/>
    <w:rsid w:val="00EE302D"/>
    <w:rsid w:val="00EE38C5"/>
    <w:rsid w:val="00EE4581"/>
    <w:rsid w:val="00EE50F2"/>
    <w:rsid w:val="00EE53AB"/>
    <w:rsid w:val="00EE6E28"/>
    <w:rsid w:val="00EE710B"/>
    <w:rsid w:val="00EE7A25"/>
    <w:rsid w:val="00EE7E39"/>
    <w:rsid w:val="00EF0DE7"/>
    <w:rsid w:val="00EF1410"/>
    <w:rsid w:val="00EF2C00"/>
    <w:rsid w:val="00EF2D76"/>
    <w:rsid w:val="00EF2E75"/>
    <w:rsid w:val="00EF3533"/>
    <w:rsid w:val="00EF38AE"/>
    <w:rsid w:val="00EF538F"/>
    <w:rsid w:val="00EF572D"/>
    <w:rsid w:val="00EF62E3"/>
    <w:rsid w:val="00EF734A"/>
    <w:rsid w:val="00F006C3"/>
    <w:rsid w:val="00F00CAD"/>
    <w:rsid w:val="00F00F15"/>
    <w:rsid w:val="00F03655"/>
    <w:rsid w:val="00F038C9"/>
    <w:rsid w:val="00F03E99"/>
    <w:rsid w:val="00F04CC5"/>
    <w:rsid w:val="00F05A76"/>
    <w:rsid w:val="00F1016D"/>
    <w:rsid w:val="00F1056F"/>
    <w:rsid w:val="00F1121B"/>
    <w:rsid w:val="00F11F27"/>
    <w:rsid w:val="00F121C7"/>
    <w:rsid w:val="00F12672"/>
    <w:rsid w:val="00F13208"/>
    <w:rsid w:val="00F13A1E"/>
    <w:rsid w:val="00F14CA3"/>
    <w:rsid w:val="00F1511C"/>
    <w:rsid w:val="00F156C5"/>
    <w:rsid w:val="00F16DBD"/>
    <w:rsid w:val="00F215E3"/>
    <w:rsid w:val="00F22799"/>
    <w:rsid w:val="00F23050"/>
    <w:rsid w:val="00F24015"/>
    <w:rsid w:val="00F25569"/>
    <w:rsid w:val="00F26F74"/>
    <w:rsid w:val="00F3011F"/>
    <w:rsid w:val="00F301D0"/>
    <w:rsid w:val="00F302A5"/>
    <w:rsid w:val="00F307C9"/>
    <w:rsid w:val="00F30F90"/>
    <w:rsid w:val="00F310F7"/>
    <w:rsid w:val="00F320C6"/>
    <w:rsid w:val="00F33CA2"/>
    <w:rsid w:val="00F35271"/>
    <w:rsid w:val="00F355BB"/>
    <w:rsid w:val="00F361A6"/>
    <w:rsid w:val="00F36297"/>
    <w:rsid w:val="00F36CA5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88F"/>
    <w:rsid w:val="00F5397E"/>
    <w:rsid w:val="00F541CE"/>
    <w:rsid w:val="00F55616"/>
    <w:rsid w:val="00F56019"/>
    <w:rsid w:val="00F56B26"/>
    <w:rsid w:val="00F56DF8"/>
    <w:rsid w:val="00F57E23"/>
    <w:rsid w:val="00F606F5"/>
    <w:rsid w:val="00F6117D"/>
    <w:rsid w:val="00F61BA0"/>
    <w:rsid w:val="00F636C1"/>
    <w:rsid w:val="00F6390B"/>
    <w:rsid w:val="00F63D0B"/>
    <w:rsid w:val="00F641B0"/>
    <w:rsid w:val="00F6482A"/>
    <w:rsid w:val="00F650D2"/>
    <w:rsid w:val="00F65D69"/>
    <w:rsid w:val="00F665B9"/>
    <w:rsid w:val="00F66AF1"/>
    <w:rsid w:val="00F67041"/>
    <w:rsid w:val="00F672A3"/>
    <w:rsid w:val="00F67318"/>
    <w:rsid w:val="00F67F39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7DA"/>
    <w:rsid w:val="00F75F5B"/>
    <w:rsid w:val="00F76F8A"/>
    <w:rsid w:val="00F77639"/>
    <w:rsid w:val="00F77DC9"/>
    <w:rsid w:val="00F77F68"/>
    <w:rsid w:val="00F822AE"/>
    <w:rsid w:val="00F825BC"/>
    <w:rsid w:val="00F82B0A"/>
    <w:rsid w:val="00F8386F"/>
    <w:rsid w:val="00F84467"/>
    <w:rsid w:val="00F85930"/>
    <w:rsid w:val="00F86668"/>
    <w:rsid w:val="00F86B67"/>
    <w:rsid w:val="00F871C3"/>
    <w:rsid w:val="00F8790C"/>
    <w:rsid w:val="00F9023A"/>
    <w:rsid w:val="00F9028F"/>
    <w:rsid w:val="00F90582"/>
    <w:rsid w:val="00F913B1"/>
    <w:rsid w:val="00F91B50"/>
    <w:rsid w:val="00F924EF"/>
    <w:rsid w:val="00F93223"/>
    <w:rsid w:val="00F94121"/>
    <w:rsid w:val="00F94392"/>
    <w:rsid w:val="00F95F02"/>
    <w:rsid w:val="00F97ADA"/>
    <w:rsid w:val="00F97F6B"/>
    <w:rsid w:val="00FA2B8C"/>
    <w:rsid w:val="00FA3FE4"/>
    <w:rsid w:val="00FA4373"/>
    <w:rsid w:val="00FA56BB"/>
    <w:rsid w:val="00FA5B24"/>
    <w:rsid w:val="00FA5BC0"/>
    <w:rsid w:val="00FA5DC3"/>
    <w:rsid w:val="00FA61AF"/>
    <w:rsid w:val="00FA6BC1"/>
    <w:rsid w:val="00FA72FE"/>
    <w:rsid w:val="00FA743B"/>
    <w:rsid w:val="00FB1D24"/>
    <w:rsid w:val="00FB288C"/>
    <w:rsid w:val="00FB2D32"/>
    <w:rsid w:val="00FB3546"/>
    <w:rsid w:val="00FB3987"/>
    <w:rsid w:val="00FB3C1F"/>
    <w:rsid w:val="00FB4D66"/>
    <w:rsid w:val="00FB4DF4"/>
    <w:rsid w:val="00FB5F60"/>
    <w:rsid w:val="00FB6302"/>
    <w:rsid w:val="00FB6567"/>
    <w:rsid w:val="00FB6F18"/>
    <w:rsid w:val="00FC1297"/>
    <w:rsid w:val="00FC1D38"/>
    <w:rsid w:val="00FC1E3D"/>
    <w:rsid w:val="00FC2084"/>
    <w:rsid w:val="00FC2A0B"/>
    <w:rsid w:val="00FC30FE"/>
    <w:rsid w:val="00FC4007"/>
    <w:rsid w:val="00FC47A3"/>
    <w:rsid w:val="00FC4C9C"/>
    <w:rsid w:val="00FC58A1"/>
    <w:rsid w:val="00FC59A0"/>
    <w:rsid w:val="00FC5D33"/>
    <w:rsid w:val="00FD0A70"/>
    <w:rsid w:val="00FD0AEA"/>
    <w:rsid w:val="00FD232B"/>
    <w:rsid w:val="00FD28BA"/>
    <w:rsid w:val="00FD2ACE"/>
    <w:rsid w:val="00FD3B32"/>
    <w:rsid w:val="00FD3D4A"/>
    <w:rsid w:val="00FD4765"/>
    <w:rsid w:val="00FD59FA"/>
    <w:rsid w:val="00FD6394"/>
    <w:rsid w:val="00FD721F"/>
    <w:rsid w:val="00FD73A1"/>
    <w:rsid w:val="00FD7F13"/>
    <w:rsid w:val="00FE008F"/>
    <w:rsid w:val="00FE1753"/>
    <w:rsid w:val="00FE1BF4"/>
    <w:rsid w:val="00FE1F75"/>
    <w:rsid w:val="00FE29F5"/>
    <w:rsid w:val="00FE36AA"/>
    <w:rsid w:val="00FE51A4"/>
    <w:rsid w:val="00FE5B21"/>
    <w:rsid w:val="00FE5DBB"/>
    <w:rsid w:val="00FE61DD"/>
    <w:rsid w:val="00FE77DA"/>
    <w:rsid w:val="00FF0D81"/>
    <w:rsid w:val="00FF0E43"/>
    <w:rsid w:val="00FF15A2"/>
    <w:rsid w:val="00FF280B"/>
    <w:rsid w:val="00FF2B4B"/>
    <w:rsid w:val="00FF34FC"/>
    <w:rsid w:val="00FF3A10"/>
    <w:rsid w:val="00FF3B2B"/>
    <w:rsid w:val="00FF4011"/>
    <w:rsid w:val="00FF4036"/>
    <w:rsid w:val="00FF41D4"/>
    <w:rsid w:val="00FF42C3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02414B"/>
  <w15:chartTrackingRefBased/>
  <w15:docId w15:val="{34BDBE29-BB30-4ED6-866C-7F41A7984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1EB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="Cambria" w:eastAsia="PMingLiU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locked/>
    <w:rsid w:val="00D24EB6"/>
    <w:pPr>
      <w:keepNext/>
      <w:keepLines/>
      <w:spacing w:before="40"/>
      <w:outlineLvl w:val="2"/>
    </w:pPr>
    <w:rPr>
      <w:rFonts w:ascii="Cambria" w:eastAsia="PMingLiU" w:hAnsi="Cambria"/>
      <w:color w:val="243F6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locked/>
    <w:rsid w:val="00731EF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uiPriority w:val="99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5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wypunktowanie,Nag 1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99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="Calibri"/>
    </w:rPr>
  </w:style>
  <w:style w:type="character" w:customStyle="1" w:styleId="Nierozpoznanawzmianka1">
    <w:name w:val="Nierozpoznana wzmianka1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D24EB6"/>
    <w:rPr>
      <w:rFonts w:ascii="Cambria" w:eastAsia="PMingLiU" w:hAnsi="Cambria" w:cs="Times New Roman"/>
      <w:color w:val="365F91"/>
      <w:sz w:val="26"/>
      <w:szCs w:val="26"/>
    </w:rPr>
  </w:style>
  <w:style w:type="character" w:customStyle="1" w:styleId="Nagwek3Znak">
    <w:name w:val="Nagłówek 3 Znak"/>
    <w:link w:val="Nagwek3"/>
    <w:uiPriority w:val="9"/>
    <w:rsid w:val="00D24EB6"/>
    <w:rPr>
      <w:rFonts w:ascii="Cambria" w:eastAsia="PMingLiU" w:hAnsi="Cambria" w:cs="Times New Roman"/>
      <w:color w:val="243F60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440D79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9Znak">
    <w:name w:val="Nagłówek 9 Znak"/>
    <w:link w:val="Nagwek9"/>
    <w:uiPriority w:val="9"/>
    <w:semiHidden/>
    <w:rsid w:val="00731EFE"/>
    <w:rPr>
      <w:rFonts w:ascii="Calibri Light" w:eastAsia="Times New Roman" w:hAnsi="Calibri Light" w:cs="Times New Roman"/>
      <w:sz w:val="22"/>
      <w:szCs w:val="22"/>
    </w:rPr>
  </w:style>
  <w:style w:type="character" w:customStyle="1" w:styleId="fontstyle01">
    <w:name w:val="fontstyle01"/>
    <w:basedOn w:val="Domylnaczcionkaakapitu"/>
    <w:rsid w:val="00D851D6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D851D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ontentpasted0">
    <w:name w:val="contentpasted0"/>
    <w:basedOn w:val="Domylnaczcionkaakapitu"/>
    <w:rsid w:val="0053594F"/>
  </w:style>
  <w:style w:type="paragraph" w:customStyle="1" w:styleId="Style8">
    <w:name w:val="Style8"/>
    <w:basedOn w:val="Normalny"/>
    <w:rsid w:val="00620D70"/>
    <w:pPr>
      <w:widowControl w:val="0"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ZEGO~1\AppData\Local\Temp\Za&#322;&#261;cznik%20nr%203_wz&#243;r%20u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3F92962-B9B3-4790-8B24-9AF4F5A47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3_wzór umowy.dot</Template>
  <TotalTime>1</TotalTime>
  <Pages>6</Pages>
  <Words>2324</Words>
  <Characters>13947</Characters>
  <Application>Microsoft Office Word</Application>
  <DocSecurity>0</DocSecurity>
  <Lines>116</Lines>
  <Paragraphs>32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16239</CharactersWithSpaces>
  <SharedDoc>false</SharedDoc>
  <HLinks>
    <vt:vector size="6" baseType="variant">
      <vt:variant>
        <vt:i4>5636158</vt:i4>
      </vt:variant>
      <vt:variant>
        <vt:i4>0</vt:i4>
      </vt:variant>
      <vt:variant>
        <vt:i4>0</vt:i4>
      </vt:variant>
      <vt:variant>
        <vt:i4>5</vt:i4>
      </vt:variant>
      <vt:variant>
        <vt:lpwstr>mailto:jgrzegorska@iung.pulawy.pl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Pawluk</dc:creator>
  <cp:keywords/>
  <cp:lastModifiedBy>Wawer.Agata</cp:lastModifiedBy>
  <cp:revision>2</cp:revision>
  <cp:lastPrinted>2022-09-28T08:13:00Z</cp:lastPrinted>
  <dcterms:created xsi:type="dcterms:W3CDTF">2026-04-21T13:09:00Z</dcterms:created>
  <dcterms:modified xsi:type="dcterms:W3CDTF">2026-04-21T13:09:00Z</dcterms:modified>
</cp:coreProperties>
</file>